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3182" w:rsidRDefault="00523580" w:rsidP="009F2410">
      <w:pPr>
        <w:pStyle w:val="Heading1"/>
        <w:rPr>
          <w:rFonts w:ascii="Verdana" w:hAnsi="Verdana"/>
          <w:sz w:val="24"/>
          <w:szCs w:val="24"/>
          <w:lang w:val="en-GB"/>
        </w:rPr>
      </w:pPr>
      <w:bookmarkStart w:id="0" w:name="_Toc392097520"/>
      <w:bookmarkStart w:id="1" w:name="_GoBack"/>
      <w:bookmarkEnd w:id="1"/>
      <w:r>
        <w:rPr>
          <w:rFonts w:ascii="Verdana" w:hAnsi="Verdana"/>
          <w:sz w:val="24"/>
          <w:szCs w:val="24"/>
          <w:lang w:val="en-GB"/>
        </w:rPr>
        <w:t xml:space="preserve">  </w:t>
      </w:r>
    </w:p>
    <w:p w:rsidR="009F2410" w:rsidRPr="009F3182" w:rsidRDefault="00D03027" w:rsidP="009F3182">
      <w:pPr>
        <w:pStyle w:val="Heading1"/>
        <w:jc w:val="center"/>
        <w:rPr>
          <w:rFonts w:ascii="Khmer UI" w:hAnsi="Khmer UI" w:cs="Khmer UI"/>
          <w:b w:val="0"/>
          <w:color w:val="548DD4"/>
          <w:sz w:val="52"/>
          <w:szCs w:val="52"/>
          <w:lang w:val="en-GB"/>
        </w:rPr>
      </w:pPr>
      <w:r w:rsidRPr="009F3182">
        <w:rPr>
          <w:rFonts w:ascii="Khmer UI" w:hAnsi="Khmer UI" w:cs="Khmer UI"/>
          <w:b w:val="0"/>
          <w:color w:val="548DD4"/>
          <w:sz w:val="52"/>
          <w:szCs w:val="52"/>
          <w:lang w:val="en-GB"/>
        </w:rPr>
        <w:t xml:space="preserve">Foreign </w:t>
      </w:r>
      <w:r w:rsidR="00526F52" w:rsidRPr="009F3182">
        <w:rPr>
          <w:rFonts w:ascii="Khmer UI" w:hAnsi="Khmer UI" w:cs="Khmer UI"/>
          <w:b w:val="0"/>
          <w:color w:val="548DD4"/>
          <w:sz w:val="52"/>
          <w:szCs w:val="52"/>
          <w:lang w:val="en-GB"/>
        </w:rPr>
        <w:t>A</w:t>
      </w:r>
      <w:r w:rsidRPr="009F3182">
        <w:rPr>
          <w:rFonts w:ascii="Khmer UI" w:hAnsi="Khmer UI" w:cs="Khmer UI"/>
          <w:b w:val="0"/>
          <w:color w:val="548DD4"/>
          <w:sz w:val="52"/>
          <w:szCs w:val="52"/>
          <w:lang w:val="en-GB"/>
        </w:rPr>
        <w:t xml:space="preserve">ccount </w:t>
      </w:r>
      <w:r w:rsidR="00526F52" w:rsidRPr="009F3182">
        <w:rPr>
          <w:rFonts w:ascii="Khmer UI" w:hAnsi="Khmer UI" w:cs="Khmer UI"/>
          <w:b w:val="0"/>
          <w:color w:val="548DD4"/>
          <w:sz w:val="52"/>
          <w:szCs w:val="52"/>
          <w:lang w:val="en-GB"/>
        </w:rPr>
        <w:t>T</w:t>
      </w:r>
      <w:r w:rsidRPr="009F3182">
        <w:rPr>
          <w:rFonts w:ascii="Khmer UI" w:hAnsi="Khmer UI" w:cs="Khmer UI"/>
          <w:b w:val="0"/>
          <w:color w:val="548DD4"/>
          <w:sz w:val="52"/>
          <w:szCs w:val="52"/>
          <w:lang w:val="en-GB"/>
        </w:rPr>
        <w:t xml:space="preserve">ransfer </w:t>
      </w:r>
      <w:r w:rsidR="00C46514" w:rsidRPr="009F3182">
        <w:rPr>
          <w:rFonts w:ascii="Khmer UI" w:hAnsi="Khmer UI" w:cs="Khmer UI"/>
          <w:b w:val="0"/>
          <w:color w:val="548DD4"/>
          <w:sz w:val="52"/>
          <w:szCs w:val="52"/>
          <w:lang w:val="en-GB"/>
        </w:rPr>
        <w:t>(</w:t>
      </w:r>
      <w:r w:rsidR="00C25EB1" w:rsidRPr="009F3182">
        <w:rPr>
          <w:rFonts w:ascii="Khmer UI" w:hAnsi="Khmer UI" w:cs="Khmer UI"/>
          <w:b w:val="0"/>
          <w:color w:val="548DD4"/>
          <w:sz w:val="52"/>
          <w:szCs w:val="52"/>
          <w:lang w:val="en-GB"/>
        </w:rPr>
        <w:t>SEPA transfer</w:t>
      </w:r>
      <w:r w:rsidR="00C46514" w:rsidRPr="009F3182">
        <w:rPr>
          <w:rFonts w:ascii="Khmer UI" w:hAnsi="Khmer UI" w:cs="Khmer UI"/>
          <w:b w:val="0"/>
          <w:color w:val="548DD4"/>
          <w:sz w:val="52"/>
          <w:szCs w:val="52"/>
          <w:lang w:val="en-GB"/>
        </w:rPr>
        <w:t>)</w:t>
      </w:r>
    </w:p>
    <w:bookmarkEnd w:id="0"/>
    <w:p w:rsidR="00353CB7" w:rsidRDefault="00353CB7" w:rsidP="00353CB7">
      <w:pPr>
        <w:pStyle w:val="Heading1"/>
        <w:rPr>
          <w:rFonts w:ascii="Verdana" w:hAnsi="Verdana"/>
          <w:szCs w:val="28"/>
          <w:lang w:val="en-GB"/>
        </w:rPr>
      </w:pPr>
    </w:p>
    <w:p w:rsidR="00353CB7" w:rsidRDefault="00353CB7" w:rsidP="00353CB7">
      <w:pPr>
        <w:pStyle w:val="Heading1"/>
        <w:rPr>
          <w:rFonts w:ascii="Verdana" w:hAnsi="Verdana"/>
          <w:szCs w:val="28"/>
          <w:lang w:val="en-GB"/>
        </w:rPr>
      </w:pPr>
    </w:p>
    <w:p w:rsidR="00353CB7" w:rsidRPr="00E542E7" w:rsidRDefault="00353CB7" w:rsidP="00353CB7">
      <w:pPr>
        <w:pStyle w:val="Heading1"/>
        <w:rPr>
          <w:rFonts w:ascii="Verdana" w:hAnsi="Verdana"/>
          <w:lang w:val="en-GB"/>
        </w:rPr>
      </w:pPr>
      <w:r w:rsidRPr="00E542E7">
        <w:rPr>
          <w:rFonts w:ascii="Verdana" w:hAnsi="Verdana"/>
          <w:lang w:val="en-GB"/>
        </w:rPr>
        <w:t>Change log</w:t>
      </w:r>
    </w:p>
    <w:p w:rsidR="00353CB7" w:rsidRPr="00E542E7" w:rsidRDefault="00353CB7" w:rsidP="00353CB7">
      <w:pPr>
        <w:rPr>
          <w:rFonts w:ascii="Verdana" w:hAnsi="Verdana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5"/>
        <w:gridCol w:w="3096"/>
        <w:gridCol w:w="5955"/>
      </w:tblGrid>
      <w:tr w:rsidR="00353CB7" w:rsidRPr="00E542E7" w:rsidTr="001F0308">
        <w:tc>
          <w:tcPr>
            <w:tcW w:w="4525" w:type="dxa"/>
            <w:shd w:val="clear" w:color="auto" w:fill="B6DDE8"/>
          </w:tcPr>
          <w:p w:rsidR="00353CB7" w:rsidRPr="00B74FB2" w:rsidRDefault="00353CB7" w:rsidP="00304653">
            <w:pPr>
              <w:rPr>
                <w:rFonts w:ascii="Verdana" w:hAnsi="Verdana"/>
                <w:lang w:val="en-GB"/>
              </w:rPr>
            </w:pPr>
            <w:r w:rsidRPr="00B74FB2">
              <w:rPr>
                <w:rFonts w:ascii="Verdana" w:hAnsi="Verdana"/>
                <w:lang w:val="en-GB"/>
              </w:rPr>
              <w:t>Version no.</w:t>
            </w:r>
          </w:p>
        </w:tc>
        <w:tc>
          <w:tcPr>
            <w:tcW w:w="3096" w:type="dxa"/>
            <w:shd w:val="clear" w:color="auto" w:fill="B6DDE8"/>
          </w:tcPr>
          <w:p w:rsidR="00353CB7" w:rsidRPr="00B74FB2" w:rsidRDefault="00353CB7" w:rsidP="00304653">
            <w:pPr>
              <w:rPr>
                <w:rFonts w:ascii="Verdana" w:hAnsi="Verdana"/>
                <w:lang w:val="en-GB"/>
              </w:rPr>
            </w:pPr>
            <w:r w:rsidRPr="00B74FB2">
              <w:rPr>
                <w:rFonts w:ascii="Verdana" w:hAnsi="Verdana"/>
                <w:lang w:val="en-GB"/>
              </w:rPr>
              <w:t>Date</w:t>
            </w:r>
          </w:p>
        </w:tc>
        <w:tc>
          <w:tcPr>
            <w:tcW w:w="5955" w:type="dxa"/>
            <w:shd w:val="clear" w:color="auto" w:fill="B6DDE8"/>
          </w:tcPr>
          <w:p w:rsidR="00353CB7" w:rsidRPr="00B74FB2" w:rsidRDefault="00353CB7" w:rsidP="00304653">
            <w:pPr>
              <w:rPr>
                <w:rFonts w:ascii="Verdana" w:hAnsi="Verdana"/>
                <w:lang w:val="en-GB"/>
              </w:rPr>
            </w:pPr>
            <w:r w:rsidRPr="00B74FB2">
              <w:rPr>
                <w:rFonts w:ascii="Verdana" w:hAnsi="Verdana"/>
                <w:lang w:val="en-GB"/>
              </w:rPr>
              <w:t>Change</w:t>
            </w:r>
          </w:p>
        </w:tc>
      </w:tr>
      <w:tr w:rsidR="00353CB7" w:rsidRPr="00E542E7" w:rsidTr="001F0308">
        <w:tc>
          <w:tcPr>
            <w:tcW w:w="4525" w:type="dxa"/>
          </w:tcPr>
          <w:p w:rsidR="00353CB7" w:rsidRPr="00B74FB2" w:rsidRDefault="00353CB7" w:rsidP="00304653">
            <w:pPr>
              <w:spacing w:after="0" w:line="240" w:lineRule="auto"/>
              <w:rPr>
                <w:rFonts w:ascii="Verdana" w:hAnsi="Verdana"/>
                <w:lang w:val="en-GB"/>
              </w:rPr>
            </w:pPr>
            <w:r w:rsidRPr="00B74FB2">
              <w:rPr>
                <w:rFonts w:ascii="Verdana" w:hAnsi="Verdana"/>
                <w:lang w:val="en-GB"/>
              </w:rPr>
              <w:t>0.1</w:t>
            </w:r>
          </w:p>
        </w:tc>
        <w:tc>
          <w:tcPr>
            <w:tcW w:w="3096" w:type="dxa"/>
          </w:tcPr>
          <w:p w:rsidR="00353CB7" w:rsidRPr="00B74FB2" w:rsidRDefault="00353CB7" w:rsidP="00304653">
            <w:pPr>
              <w:spacing w:after="0" w:line="240" w:lineRule="auto"/>
              <w:rPr>
                <w:rFonts w:ascii="Verdana" w:hAnsi="Verdana"/>
                <w:lang w:val="en-GB"/>
              </w:rPr>
            </w:pPr>
            <w:r>
              <w:rPr>
                <w:rFonts w:ascii="Verdana" w:hAnsi="Verdana"/>
                <w:lang w:val="en-GB"/>
              </w:rPr>
              <w:t>15</w:t>
            </w:r>
            <w:r w:rsidRPr="00B74FB2">
              <w:rPr>
                <w:rFonts w:ascii="Verdana" w:hAnsi="Verdana"/>
                <w:lang w:val="en-GB"/>
              </w:rPr>
              <w:t>.07.2014</w:t>
            </w:r>
          </w:p>
        </w:tc>
        <w:tc>
          <w:tcPr>
            <w:tcW w:w="5955" w:type="dxa"/>
          </w:tcPr>
          <w:p w:rsidR="00353CB7" w:rsidRPr="00B74FB2" w:rsidRDefault="00353CB7" w:rsidP="00304653">
            <w:pPr>
              <w:spacing w:after="0" w:line="240" w:lineRule="auto"/>
              <w:rPr>
                <w:rFonts w:ascii="Verdana" w:hAnsi="Verdana"/>
                <w:lang w:val="en-GB"/>
              </w:rPr>
            </w:pPr>
            <w:r>
              <w:rPr>
                <w:rFonts w:ascii="Verdana" w:hAnsi="Verdana"/>
                <w:lang w:val="en-GB"/>
              </w:rPr>
              <w:t>New design</w:t>
            </w:r>
          </w:p>
        </w:tc>
      </w:tr>
      <w:tr w:rsidR="00353CB7" w:rsidRPr="00574806" w:rsidTr="001F0308">
        <w:tc>
          <w:tcPr>
            <w:tcW w:w="4525" w:type="dxa"/>
          </w:tcPr>
          <w:p w:rsidR="00353CB7" w:rsidRPr="00B74FB2" w:rsidRDefault="00353CB7" w:rsidP="00304653">
            <w:pPr>
              <w:spacing w:after="0" w:line="240" w:lineRule="auto"/>
              <w:rPr>
                <w:rFonts w:ascii="Verdana" w:hAnsi="Verdana"/>
                <w:lang w:val="en-GB"/>
              </w:rPr>
            </w:pPr>
            <w:r>
              <w:rPr>
                <w:rFonts w:ascii="Verdana" w:hAnsi="Verdana"/>
                <w:lang w:val="en-GB"/>
              </w:rPr>
              <w:t>0.2</w:t>
            </w:r>
          </w:p>
        </w:tc>
        <w:tc>
          <w:tcPr>
            <w:tcW w:w="3096" w:type="dxa"/>
          </w:tcPr>
          <w:p w:rsidR="00353CB7" w:rsidRDefault="00353CB7" w:rsidP="00304653">
            <w:pPr>
              <w:spacing w:after="0" w:line="240" w:lineRule="auto"/>
              <w:rPr>
                <w:rFonts w:ascii="Verdana" w:hAnsi="Verdana"/>
                <w:lang w:val="en-GB"/>
              </w:rPr>
            </w:pPr>
            <w:r>
              <w:rPr>
                <w:rFonts w:ascii="Verdana" w:hAnsi="Verdana"/>
                <w:lang w:val="en-GB"/>
              </w:rPr>
              <w:t>29.10.2014</w:t>
            </w:r>
          </w:p>
        </w:tc>
        <w:tc>
          <w:tcPr>
            <w:tcW w:w="5955" w:type="dxa"/>
          </w:tcPr>
          <w:p w:rsidR="00353CB7" w:rsidRDefault="00353CB7" w:rsidP="00304653">
            <w:pPr>
              <w:spacing w:after="0" w:line="240" w:lineRule="auto"/>
              <w:rPr>
                <w:rFonts w:ascii="Verdana" w:hAnsi="Verdana"/>
                <w:lang w:val="en-GB"/>
              </w:rPr>
            </w:pPr>
            <w:r>
              <w:rPr>
                <w:rFonts w:ascii="Verdana" w:hAnsi="Verdana"/>
                <w:lang w:val="en-GB"/>
              </w:rPr>
              <w:t>Remarks in English</w:t>
            </w:r>
          </w:p>
          <w:p w:rsidR="00353CB7" w:rsidRDefault="00353CB7" w:rsidP="00304653">
            <w:pPr>
              <w:spacing w:after="0" w:line="240" w:lineRule="auto"/>
              <w:rPr>
                <w:rFonts w:ascii="Verdana" w:hAnsi="Verdana"/>
                <w:lang w:val="en-GB"/>
              </w:rPr>
            </w:pPr>
            <w:r>
              <w:rPr>
                <w:rFonts w:ascii="Verdana" w:hAnsi="Verdana"/>
                <w:lang w:val="en-GB"/>
              </w:rPr>
              <w:t>CGI rules added in Remarks</w:t>
            </w:r>
          </w:p>
          <w:p w:rsidR="00353CB7" w:rsidRDefault="00353CB7" w:rsidP="00304653">
            <w:pPr>
              <w:spacing w:after="0" w:line="240" w:lineRule="auto"/>
              <w:rPr>
                <w:rFonts w:ascii="Verdana" w:hAnsi="Verdana"/>
                <w:lang w:val="en-GB"/>
              </w:rPr>
            </w:pPr>
            <w:r>
              <w:rPr>
                <w:rFonts w:ascii="Verdana" w:hAnsi="Verdana"/>
                <w:lang w:val="en-GB"/>
              </w:rPr>
              <w:t>Danish Clearing rules for addresses.</w:t>
            </w:r>
          </w:p>
          <w:p w:rsidR="00D42752" w:rsidRDefault="00D42752" w:rsidP="00304653">
            <w:pPr>
              <w:spacing w:after="0" w:line="240" w:lineRule="auto"/>
              <w:rPr>
                <w:rFonts w:ascii="Verdana" w:hAnsi="Verdana"/>
                <w:lang w:val="en-GB"/>
              </w:rPr>
            </w:pPr>
            <w:r>
              <w:rPr>
                <w:rFonts w:ascii="Verdana" w:hAnsi="Verdana"/>
                <w:lang w:val="en-GB"/>
              </w:rPr>
              <w:t>“OR” Tags changed to “Required”</w:t>
            </w:r>
          </w:p>
        </w:tc>
      </w:tr>
      <w:tr w:rsidR="001F0308" w:rsidRPr="00574806" w:rsidTr="001F0308">
        <w:tc>
          <w:tcPr>
            <w:tcW w:w="4525" w:type="dxa"/>
          </w:tcPr>
          <w:p w:rsidR="001F0308" w:rsidRDefault="001F0308" w:rsidP="00304653">
            <w:pPr>
              <w:spacing w:after="0" w:line="240" w:lineRule="auto"/>
              <w:rPr>
                <w:rFonts w:ascii="Verdana" w:hAnsi="Verdana"/>
                <w:lang w:val="en-GB"/>
              </w:rPr>
            </w:pPr>
            <w:r>
              <w:rPr>
                <w:rFonts w:ascii="Verdana" w:hAnsi="Verdana"/>
                <w:lang w:val="en-GB"/>
              </w:rPr>
              <w:t>0.3</w:t>
            </w:r>
          </w:p>
        </w:tc>
        <w:tc>
          <w:tcPr>
            <w:tcW w:w="3096" w:type="dxa"/>
          </w:tcPr>
          <w:p w:rsidR="001F0308" w:rsidRDefault="001F0308" w:rsidP="00304653">
            <w:pPr>
              <w:spacing w:after="0" w:line="240" w:lineRule="auto"/>
              <w:rPr>
                <w:rFonts w:ascii="Verdana" w:hAnsi="Verdana"/>
                <w:lang w:val="en-GB"/>
              </w:rPr>
            </w:pPr>
            <w:r>
              <w:rPr>
                <w:rFonts w:ascii="Verdana" w:hAnsi="Verdana"/>
                <w:lang w:val="en-GB"/>
              </w:rPr>
              <w:t>22.03.2015</w:t>
            </w:r>
          </w:p>
        </w:tc>
        <w:tc>
          <w:tcPr>
            <w:tcW w:w="5955" w:type="dxa"/>
          </w:tcPr>
          <w:p w:rsidR="001F0308" w:rsidRDefault="001F0308" w:rsidP="001F0308">
            <w:pPr>
              <w:keepNext/>
              <w:numPr>
                <w:ilvl w:val="0"/>
                <w:numId w:val="1"/>
              </w:numPr>
              <w:spacing w:after="0" w:line="240" w:lineRule="auto"/>
              <w:outlineLvl w:val="0"/>
              <w:rPr>
                <w:rFonts w:ascii="Verdana" w:hAnsi="Verdana" w:cs="Arial"/>
                <w:bCs/>
                <w:kern w:val="32"/>
                <w:lang w:val="en-GB"/>
              </w:rPr>
            </w:pPr>
            <w:r>
              <w:rPr>
                <w:rFonts w:ascii="Verdana" w:hAnsi="Verdana" w:cs="Arial"/>
                <w:bCs/>
                <w:kern w:val="32"/>
                <w:lang w:val="en-GB"/>
              </w:rPr>
              <w:t>Conditional changed to Optional in gener</w:t>
            </w:r>
            <w:r w:rsidR="00AF489A">
              <w:rPr>
                <w:rFonts w:ascii="Verdana" w:hAnsi="Verdana" w:cs="Arial"/>
                <w:bCs/>
                <w:kern w:val="32"/>
                <w:lang w:val="en-GB"/>
              </w:rPr>
              <w:t>a</w:t>
            </w:r>
            <w:r>
              <w:rPr>
                <w:rFonts w:ascii="Verdana" w:hAnsi="Verdana" w:cs="Arial"/>
                <w:bCs/>
                <w:kern w:val="32"/>
                <w:lang w:val="en-GB"/>
              </w:rPr>
              <w:t>l</w:t>
            </w:r>
          </w:p>
          <w:p w:rsidR="001F0308" w:rsidRDefault="001F0308" w:rsidP="001F0308">
            <w:pPr>
              <w:keepNext/>
              <w:numPr>
                <w:ilvl w:val="0"/>
                <w:numId w:val="1"/>
              </w:numPr>
              <w:spacing w:after="0" w:line="240" w:lineRule="auto"/>
              <w:outlineLvl w:val="0"/>
              <w:rPr>
                <w:rFonts w:ascii="Verdana" w:hAnsi="Verdana" w:cs="Arial"/>
                <w:bCs/>
                <w:kern w:val="32"/>
                <w:lang w:val="en-GB"/>
              </w:rPr>
            </w:pPr>
            <w:r>
              <w:rPr>
                <w:rFonts w:ascii="Verdana" w:hAnsi="Verdana" w:cs="Arial"/>
                <w:bCs/>
                <w:kern w:val="32"/>
                <w:lang w:val="en-GB"/>
              </w:rPr>
              <w:t>2.15 og 2.40 comments cancelled see rule 1 in rule appendix</w:t>
            </w:r>
          </w:p>
          <w:p w:rsidR="001F0308" w:rsidRDefault="001F0308" w:rsidP="001F0308">
            <w:pPr>
              <w:keepNext/>
              <w:numPr>
                <w:ilvl w:val="0"/>
                <w:numId w:val="1"/>
              </w:numPr>
              <w:spacing w:after="0" w:line="240" w:lineRule="auto"/>
              <w:outlineLvl w:val="0"/>
              <w:rPr>
                <w:rFonts w:ascii="Verdana" w:hAnsi="Verdana" w:cs="Arial"/>
                <w:bCs/>
                <w:kern w:val="32"/>
                <w:lang w:val="en-GB"/>
              </w:rPr>
            </w:pPr>
            <w:r>
              <w:rPr>
                <w:rFonts w:ascii="Verdana" w:hAnsi="Verdana" w:cs="Arial"/>
                <w:bCs/>
                <w:kern w:val="32"/>
                <w:lang w:val="en-GB"/>
              </w:rPr>
              <w:t>2.20 Account no. changed to “</w:t>
            </w:r>
            <w:r w:rsidR="00445F06">
              <w:rPr>
                <w:rFonts w:ascii="Verdana" w:hAnsi="Verdana" w:cs="Arial"/>
                <w:bCs/>
                <w:kern w:val="32"/>
                <w:lang w:val="en-GB"/>
              </w:rPr>
              <w:t xml:space="preserve">In DK </w:t>
            </w:r>
            <w:r>
              <w:rPr>
                <w:rFonts w:ascii="Verdana" w:hAnsi="Verdana" w:cs="Arial"/>
                <w:bCs/>
                <w:kern w:val="32"/>
                <w:lang w:val="en-GB"/>
              </w:rPr>
              <w:t>Reg. no. and Account no. (14 char 4+10)”</w:t>
            </w:r>
          </w:p>
          <w:p w:rsidR="001F0308" w:rsidRPr="00D52A1D" w:rsidRDefault="001F0308" w:rsidP="001F0308">
            <w:pPr>
              <w:keepNext/>
              <w:numPr>
                <w:ilvl w:val="0"/>
                <w:numId w:val="1"/>
              </w:numPr>
              <w:spacing w:after="0" w:line="240" w:lineRule="auto"/>
              <w:outlineLvl w:val="0"/>
              <w:rPr>
                <w:rFonts w:ascii="Verdana" w:hAnsi="Verdana" w:cs="Arial"/>
                <w:bCs/>
                <w:kern w:val="32"/>
                <w:lang w:val="en-GB"/>
              </w:rPr>
            </w:pPr>
            <w:r w:rsidRPr="00E50DBD">
              <w:rPr>
                <w:rFonts w:ascii="Verdana" w:hAnsi="Verdana" w:cs="Arial"/>
                <w:bCs/>
                <w:kern w:val="32"/>
                <w:lang w:val="en-GB"/>
              </w:rPr>
              <w:t>2.21 BIC Changed from Required to Optional</w:t>
            </w:r>
          </w:p>
          <w:p w:rsidR="001F0308" w:rsidRDefault="001F0308" w:rsidP="001F0308">
            <w:pPr>
              <w:keepNext/>
              <w:numPr>
                <w:ilvl w:val="0"/>
                <w:numId w:val="1"/>
              </w:numPr>
              <w:spacing w:after="0" w:line="240" w:lineRule="auto"/>
              <w:outlineLvl w:val="0"/>
              <w:rPr>
                <w:rFonts w:ascii="Verdana" w:hAnsi="Verdana" w:cs="Arial"/>
                <w:bCs/>
                <w:kern w:val="32"/>
                <w:lang w:val="en-GB"/>
              </w:rPr>
            </w:pPr>
            <w:r>
              <w:rPr>
                <w:rFonts w:ascii="Verdana" w:hAnsi="Verdana" w:cs="Arial"/>
                <w:bCs/>
                <w:kern w:val="32"/>
                <w:lang w:val="en-GB"/>
              </w:rPr>
              <w:t xml:space="preserve">2.29 </w:t>
            </w:r>
            <w:r w:rsidR="00445F06">
              <w:rPr>
                <w:rFonts w:ascii="Verdana" w:hAnsi="Verdana" w:cs="Arial"/>
                <w:bCs/>
                <w:kern w:val="32"/>
                <w:lang w:val="en-GB"/>
              </w:rPr>
              <w:t>“</w:t>
            </w:r>
            <w:r>
              <w:rPr>
                <w:rFonts w:ascii="Verdana" w:hAnsi="Verdana" w:cs="Arial"/>
                <w:bCs/>
                <w:kern w:val="32"/>
                <w:lang w:val="en-GB"/>
              </w:rPr>
              <w:t xml:space="preserve">Unique </w:t>
            </w:r>
            <w:r w:rsidR="00445F06">
              <w:rPr>
                <w:rFonts w:ascii="Verdana" w:hAnsi="Verdana" w:cs="Arial"/>
                <w:bCs/>
                <w:kern w:val="32"/>
                <w:lang w:val="en-GB"/>
              </w:rPr>
              <w:t>for 90days”</w:t>
            </w:r>
            <w:r>
              <w:rPr>
                <w:rFonts w:ascii="Verdana" w:hAnsi="Verdana" w:cs="Arial"/>
                <w:bCs/>
                <w:kern w:val="32"/>
                <w:lang w:val="en-GB"/>
              </w:rPr>
              <w:t xml:space="preserve"> changed to </w:t>
            </w:r>
            <w:r w:rsidR="00445F06">
              <w:rPr>
                <w:rFonts w:ascii="Verdana" w:hAnsi="Verdana" w:cs="Arial"/>
                <w:bCs/>
                <w:kern w:val="32"/>
                <w:lang w:val="en-GB"/>
              </w:rPr>
              <w:t>“S</w:t>
            </w:r>
            <w:r>
              <w:rPr>
                <w:rFonts w:ascii="Verdana" w:hAnsi="Verdana" w:cs="Arial"/>
                <w:bCs/>
                <w:kern w:val="32"/>
                <w:lang w:val="en-GB"/>
              </w:rPr>
              <w:t>enders account statement</w:t>
            </w:r>
            <w:r w:rsidR="00445F06">
              <w:rPr>
                <w:rFonts w:ascii="Verdana" w:hAnsi="Verdana" w:cs="Arial"/>
                <w:bCs/>
                <w:kern w:val="32"/>
                <w:lang w:val="en-GB"/>
              </w:rPr>
              <w:t>”</w:t>
            </w:r>
          </w:p>
          <w:p w:rsidR="001F0308" w:rsidRDefault="001F0308" w:rsidP="001F0308">
            <w:pPr>
              <w:keepNext/>
              <w:numPr>
                <w:ilvl w:val="0"/>
                <w:numId w:val="1"/>
              </w:numPr>
              <w:spacing w:after="0" w:line="240" w:lineRule="auto"/>
              <w:outlineLvl w:val="0"/>
              <w:rPr>
                <w:rFonts w:ascii="Verdana" w:hAnsi="Verdana" w:cs="Arial"/>
                <w:bCs/>
                <w:kern w:val="32"/>
                <w:lang w:val="en-GB"/>
              </w:rPr>
            </w:pPr>
            <w:r>
              <w:rPr>
                <w:rFonts w:ascii="Verdana" w:hAnsi="Verdana" w:cs="Arial"/>
                <w:bCs/>
                <w:kern w:val="32"/>
                <w:lang w:val="en-GB"/>
              </w:rPr>
              <w:t>2.37 Changed from Optional to Required</w:t>
            </w:r>
          </w:p>
          <w:p w:rsidR="001F0308" w:rsidRDefault="001F0308" w:rsidP="001F0308">
            <w:pPr>
              <w:keepNext/>
              <w:numPr>
                <w:ilvl w:val="0"/>
                <w:numId w:val="1"/>
              </w:numPr>
              <w:spacing w:after="0" w:line="240" w:lineRule="auto"/>
              <w:outlineLvl w:val="0"/>
              <w:rPr>
                <w:rFonts w:ascii="Verdana" w:hAnsi="Verdana" w:cs="Arial"/>
                <w:bCs/>
                <w:kern w:val="32"/>
                <w:lang w:val="en-GB"/>
              </w:rPr>
            </w:pPr>
            <w:r>
              <w:rPr>
                <w:rFonts w:ascii="Verdana" w:hAnsi="Verdana" w:cs="Arial"/>
                <w:bCs/>
                <w:kern w:val="32"/>
                <w:lang w:val="en-GB"/>
              </w:rPr>
              <w:t>2.77 Changed from Required to Optional</w:t>
            </w:r>
          </w:p>
          <w:p w:rsidR="001F0308" w:rsidRDefault="001F0308" w:rsidP="00304653">
            <w:pPr>
              <w:spacing w:after="0" w:line="240" w:lineRule="auto"/>
              <w:rPr>
                <w:rFonts w:ascii="Verdana" w:hAnsi="Verdana"/>
                <w:lang w:val="en-GB"/>
              </w:rPr>
            </w:pPr>
          </w:p>
        </w:tc>
      </w:tr>
    </w:tbl>
    <w:p w:rsidR="00353CB7" w:rsidRPr="00E542E7" w:rsidRDefault="00353CB7" w:rsidP="00353CB7">
      <w:pPr>
        <w:rPr>
          <w:rFonts w:ascii="Verdana" w:hAnsi="Verdana"/>
          <w:lang w:val="en-GB"/>
        </w:rPr>
      </w:pPr>
    </w:p>
    <w:p w:rsidR="00353CB7" w:rsidRDefault="00353CB7" w:rsidP="00353CB7">
      <w:pPr>
        <w:pStyle w:val="Heading1"/>
        <w:rPr>
          <w:rFonts w:ascii="Verdana" w:hAnsi="Verdana"/>
          <w:szCs w:val="28"/>
          <w:lang w:val="en-GB"/>
        </w:rPr>
      </w:pPr>
    </w:p>
    <w:p w:rsidR="00353CB7" w:rsidRDefault="00353CB7" w:rsidP="00353CB7">
      <w:pPr>
        <w:pStyle w:val="Heading1"/>
        <w:rPr>
          <w:rFonts w:ascii="Verdana" w:hAnsi="Verdana"/>
          <w:szCs w:val="28"/>
          <w:lang w:val="en-GB"/>
        </w:rPr>
      </w:pPr>
    </w:p>
    <w:p w:rsidR="00353CB7" w:rsidRPr="005A4F44" w:rsidRDefault="00353CB7" w:rsidP="00353CB7">
      <w:pPr>
        <w:pStyle w:val="Heading1"/>
        <w:rPr>
          <w:rFonts w:ascii="Verdana" w:hAnsi="Verdana"/>
          <w:szCs w:val="28"/>
          <w:lang w:val="en-GB"/>
        </w:rPr>
      </w:pPr>
      <w:r w:rsidRPr="005A4F44">
        <w:rPr>
          <w:rFonts w:ascii="Verdana" w:hAnsi="Verdana"/>
          <w:szCs w:val="28"/>
          <w:lang w:val="en-GB"/>
        </w:rPr>
        <w:t xml:space="preserve">Explanation on format usage </w:t>
      </w:r>
    </w:p>
    <w:p w:rsidR="00353CB7" w:rsidRDefault="00353CB7" w:rsidP="00353CB7">
      <w:pPr>
        <w:rPr>
          <w:rFonts w:ascii="Verdana" w:hAnsi="Verdana" w:cs="Arial"/>
          <w:sz w:val="20"/>
          <w:szCs w:val="20"/>
          <w:lang w:val="en-GB"/>
        </w:rPr>
      </w:pPr>
    </w:p>
    <w:p w:rsidR="00353CB7" w:rsidRPr="005A4F44" w:rsidRDefault="00353CB7" w:rsidP="00353CB7">
      <w:pPr>
        <w:rPr>
          <w:rFonts w:ascii="Verdana" w:hAnsi="Verdana" w:cs="Arial"/>
          <w:sz w:val="20"/>
          <w:szCs w:val="20"/>
          <w:lang w:val="en-GB"/>
        </w:rPr>
      </w:pPr>
      <w:r w:rsidRPr="005A4F44">
        <w:rPr>
          <w:rFonts w:ascii="Verdana" w:hAnsi="Verdana" w:cs="Arial"/>
          <w:sz w:val="20"/>
          <w:szCs w:val="20"/>
          <w:lang w:val="en-GB"/>
        </w:rPr>
        <w:t>The table below explains the usage of the columns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9497"/>
      </w:tblGrid>
      <w:tr w:rsidR="00353CB7" w:rsidRPr="005A4F44" w:rsidTr="00304653">
        <w:trPr>
          <w:trHeight w:val="442"/>
        </w:trPr>
        <w:tc>
          <w:tcPr>
            <w:tcW w:w="2518" w:type="dxa"/>
            <w:shd w:val="clear" w:color="auto" w:fill="DAEEF3"/>
            <w:vAlign w:val="center"/>
          </w:tcPr>
          <w:p w:rsidR="00353CB7" w:rsidRPr="005A4F44" w:rsidRDefault="00353CB7" w:rsidP="00304653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b/>
                <w:sz w:val="20"/>
                <w:szCs w:val="20"/>
                <w:lang w:val="en-GB" w:eastAsia="da-DK"/>
              </w:rPr>
              <w:t>Column Header</w:t>
            </w:r>
          </w:p>
        </w:tc>
        <w:tc>
          <w:tcPr>
            <w:tcW w:w="9497" w:type="dxa"/>
            <w:shd w:val="clear" w:color="auto" w:fill="DAEEF3"/>
            <w:vAlign w:val="center"/>
          </w:tcPr>
          <w:p w:rsidR="00353CB7" w:rsidRPr="005A4F44" w:rsidRDefault="00353CB7" w:rsidP="00304653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b/>
                <w:sz w:val="20"/>
                <w:szCs w:val="20"/>
                <w:lang w:val="en-GB" w:eastAsia="da-DK"/>
              </w:rPr>
              <w:t>Contents</w:t>
            </w:r>
          </w:p>
        </w:tc>
      </w:tr>
      <w:tr w:rsidR="00353CB7" w:rsidRPr="005A4F44" w:rsidTr="00304653">
        <w:tc>
          <w:tcPr>
            <w:tcW w:w="2518" w:type="dxa"/>
          </w:tcPr>
          <w:p w:rsidR="00353CB7" w:rsidRPr="005A4F44" w:rsidRDefault="00353CB7" w:rsidP="00304653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ISO Index No.</w:t>
            </w:r>
          </w:p>
        </w:tc>
        <w:tc>
          <w:tcPr>
            <w:tcW w:w="9497" w:type="dxa"/>
          </w:tcPr>
          <w:p w:rsidR="00353CB7" w:rsidRPr="005A4F44" w:rsidRDefault="00353CB7" w:rsidP="00304653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The index used by the CGI initiative in the official Custome</w:t>
            </w:r>
            <w:r>
              <w:rPr>
                <w:rFonts w:ascii="Verdana" w:hAnsi="Verdana" w:cs="Arial"/>
                <w:sz w:val="20"/>
                <w:szCs w:val="20"/>
                <w:lang w:val="en-GB" w:eastAsia="da-DK"/>
              </w:rPr>
              <w:t>r Payment Status Report pain.001</w:t>
            </w: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 xml:space="preserve">.001.03 </w:t>
            </w:r>
          </w:p>
        </w:tc>
      </w:tr>
      <w:tr w:rsidR="00353CB7" w:rsidRPr="005A4F44" w:rsidTr="00304653">
        <w:tc>
          <w:tcPr>
            <w:tcW w:w="2518" w:type="dxa"/>
          </w:tcPr>
          <w:p w:rsidR="00353CB7" w:rsidRPr="005A4F44" w:rsidRDefault="00353CB7" w:rsidP="00304653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Or</w:t>
            </w:r>
          </w:p>
        </w:tc>
        <w:tc>
          <w:tcPr>
            <w:tcW w:w="9497" w:type="dxa"/>
          </w:tcPr>
          <w:p w:rsidR="00353CB7" w:rsidRPr="005A4F44" w:rsidRDefault="00353CB7" w:rsidP="00304653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Select one or the other, but not both</w:t>
            </w:r>
          </w:p>
        </w:tc>
      </w:tr>
      <w:tr w:rsidR="00353CB7" w:rsidRPr="005A4F44" w:rsidTr="00304653">
        <w:tc>
          <w:tcPr>
            <w:tcW w:w="2518" w:type="dxa"/>
          </w:tcPr>
          <w:p w:rsidR="00353CB7" w:rsidRPr="005A4F44" w:rsidRDefault="00353CB7" w:rsidP="00304653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Message Item</w:t>
            </w:r>
          </w:p>
        </w:tc>
        <w:tc>
          <w:tcPr>
            <w:tcW w:w="9497" w:type="dxa"/>
          </w:tcPr>
          <w:p w:rsidR="00353CB7" w:rsidRPr="005A4F44" w:rsidRDefault="00353CB7" w:rsidP="00304653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Message item used by the CGI initiative in the official Custome</w:t>
            </w:r>
            <w:r>
              <w:rPr>
                <w:rFonts w:ascii="Verdana" w:hAnsi="Verdana" w:cs="Arial"/>
                <w:sz w:val="20"/>
                <w:szCs w:val="20"/>
                <w:lang w:val="en-GB" w:eastAsia="da-DK"/>
              </w:rPr>
              <w:t>r Payment Status Report pain.001</w:t>
            </w: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.001.03</w:t>
            </w:r>
          </w:p>
        </w:tc>
      </w:tr>
      <w:tr w:rsidR="00353CB7" w:rsidRPr="005A4F44" w:rsidTr="00304653">
        <w:tc>
          <w:tcPr>
            <w:tcW w:w="2518" w:type="dxa"/>
          </w:tcPr>
          <w:p w:rsidR="00353CB7" w:rsidRPr="005A4F44" w:rsidRDefault="00353CB7" w:rsidP="00304653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XML Tag</w:t>
            </w:r>
          </w:p>
        </w:tc>
        <w:tc>
          <w:tcPr>
            <w:tcW w:w="9497" w:type="dxa"/>
          </w:tcPr>
          <w:p w:rsidR="00353CB7" w:rsidRPr="005A4F44" w:rsidRDefault="00353CB7" w:rsidP="00304653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XML Tag Name used by the CGI initiative in the official Custome</w:t>
            </w:r>
            <w:r>
              <w:rPr>
                <w:rFonts w:ascii="Verdana" w:hAnsi="Verdana" w:cs="Arial"/>
                <w:sz w:val="20"/>
                <w:szCs w:val="20"/>
                <w:lang w:val="en-GB" w:eastAsia="da-DK"/>
              </w:rPr>
              <w:t>r Payment Status Report pain.001</w:t>
            </w: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.001.03</w:t>
            </w:r>
          </w:p>
        </w:tc>
      </w:tr>
      <w:tr w:rsidR="00353CB7" w:rsidRPr="005A4F44" w:rsidTr="00304653">
        <w:tc>
          <w:tcPr>
            <w:tcW w:w="2518" w:type="dxa"/>
          </w:tcPr>
          <w:p w:rsidR="00353CB7" w:rsidRPr="005A4F44" w:rsidRDefault="00353CB7" w:rsidP="00304653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Mult.</w:t>
            </w:r>
          </w:p>
        </w:tc>
        <w:tc>
          <w:tcPr>
            <w:tcW w:w="9497" w:type="dxa"/>
          </w:tcPr>
          <w:p w:rsidR="00353CB7" w:rsidRPr="005A4F44" w:rsidRDefault="00353CB7" w:rsidP="00304653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[0..1] : Element is optional</w:t>
            </w: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br/>
              <w:t>[1..1] : Element is required</w:t>
            </w:r>
          </w:p>
          <w:p w:rsidR="00353CB7" w:rsidRPr="005A4F44" w:rsidRDefault="00353CB7" w:rsidP="00304653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[0..n] : Optional with unlimited repetition</w:t>
            </w:r>
          </w:p>
          <w:p w:rsidR="00353CB7" w:rsidRPr="005A4F44" w:rsidRDefault="00353CB7" w:rsidP="00304653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[1..n] : Required with unlimited repetition</w:t>
            </w:r>
          </w:p>
          <w:p w:rsidR="00353CB7" w:rsidRPr="005A4F44" w:rsidRDefault="00353CB7" w:rsidP="00304653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</w:p>
        </w:tc>
      </w:tr>
      <w:tr w:rsidR="00353CB7" w:rsidRPr="005A4F44" w:rsidTr="00304653">
        <w:tc>
          <w:tcPr>
            <w:tcW w:w="2518" w:type="dxa"/>
          </w:tcPr>
          <w:p w:rsidR="00353CB7" w:rsidRPr="005A4F44" w:rsidRDefault="00353CB7" w:rsidP="00304653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Type</w:t>
            </w:r>
          </w:p>
        </w:tc>
        <w:tc>
          <w:tcPr>
            <w:tcW w:w="9497" w:type="dxa"/>
          </w:tcPr>
          <w:p w:rsidR="00353CB7" w:rsidRPr="005A4F44" w:rsidRDefault="00353CB7" w:rsidP="00304653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Description of all data type and components used</w:t>
            </w:r>
          </w:p>
        </w:tc>
      </w:tr>
      <w:tr w:rsidR="00353CB7" w:rsidRPr="005A4F44" w:rsidTr="00304653">
        <w:tc>
          <w:tcPr>
            <w:tcW w:w="2518" w:type="dxa"/>
          </w:tcPr>
          <w:p w:rsidR="00353CB7" w:rsidRPr="005A4F44" w:rsidRDefault="00353CB7" w:rsidP="00304653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Attribute</w:t>
            </w:r>
          </w:p>
        </w:tc>
        <w:tc>
          <w:tcPr>
            <w:tcW w:w="9497" w:type="dxa"/>
          </w:tcPr>
          <w:p w:rsidR="00353CB7" w:rsidRPr="005A4F44" w:rsidRDefault="00353CB7" w:rsidP="00304653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 xml:space="preserve">CGI attributes </w:t>
            </w:r>
          </w:p>
        </w:tc>
      </w:tr>
      <w:tr w:rsidR="00353CB7" w:rsidRPr="00A41FE7" w:rsidTr="00304653">
        <w:tc>
          <w:tcPr>
            <w:tcW w:w="2518" w:type="dxa"/>
          </w:tcPr>
          <w:p w:rsidR="00353CB7" w:rsidRPr="005A4F44" w:rsidRDefault="00353CB7" w:rsidP="00304653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Rules</w:t>
            </w:r>
          </w:p>
        </w:tc>
        <w:tc>
          <w:tcPr>
            <w:tcW w:w="9497" w:type="dxa"/>
          </w:tcPr>
          <w:p w:rsidR="00353CB7" w:rsidRPr="005A4F44" w:rsidRDefault="00353CB7" w:rsidP="00304653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CGI rules</w:t>
            </w:r>
            <w:r>
              <w:rPr>
                <w:rFonts w:ascii="Verdana" w:hAnsi="Verdana" w:cs="Arial"/>
                <w:sz w:val="20"/>
                <w:szCs w:val="20"/>
                <w:lang w:val="en-GB" w:eastAsia="da-DK"/>
              </w:rPr>
              <w:t xml:space="preserve"> (Appendix)  ex.: “R1” means Rule number 1</w:t>
            </w:r>
          </w:p>
        </w:tc>
      </w:tr>
      <w:tr w:rsidR="00353CB7" w:rsidRPr="005A4F44" w:rsidTr="00304653">
        <w:tc>
          <w:tcPr>
            <w:tcW w:w="2518" w:type="dxa"/>
          </w:tcPr>
          <w:p w:rsidR="00353CB7" w:rsidRPr="005A4F44" w:rsidRDefault="00353CB7" w:rsidP="00304653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Remarks</w:t>
            </w:r>
          </w:p>
        </w:tc>
        <w:tc>
          <w:tcPr>
            <w:tcW w:w="9497" w:type="dxa"/>
          </w:tcPr>
          <w:p w:rsidR="00353CB7" w:rsidRPr="005A4F44" w:rsidRDefault="00353CB7" w:rsidP="00304653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Remarks on  how to use Message Item</w:t>
            </w:r>
          </w:p>
        </w:tc>
      </w:tr>
      <w:tr w:rsidR="00353CB7" w:rsidRPr="005A4F44" w:rsidTr="00304653">
        <w:tc>
          <w:tcPr>
            <w:tcW w:w="2518" w:type="dxa"/>
            <w:shd w:val="clear" w:color="auto" w:fill="92CDDC"/>
          </w:tcPr>
          <w:p w:rsidR="00353CB7" w:rsidRPr="005A4F44" w:rsidRDefault="00353CB7" w:rsidP="00304653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>
              <w:rPr>
                <w:rFonts w:ascii="Verdana" w:hAnsi="Verdana" w:cs="Arial"/>
                <w:sz w:val="20"/>
                <w:szCs w:val="20"/>
                <w:lang w:val="en-GB" w:eastAsia="da-DK"/>
              </w:rPr>
              <w:t>Niveau</w:t>
            </w:r>
          </w:p>
        </w:tc>
        <w:tc>
          <w:tcPr>
            <w:tcW w:w="9497" w:type="dxa"/>
          </w:tcPr>
          <w:p w:rsidR="00353CB7" w:rsidRPr="005A4F44" w:rsidRDefault="00353CB7" w:rsidP="00304653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>
              <w:rPr>
                <w:rFonts w:ascii="Verdana" w:hAnsi="Verdana" w:cs="Arial"/>
                <w:sz w:val="20"/>
                <w:szCs w:val="20"/>
                <w:lang w:val="en-GB" w:eastAsia="da-DK"/>
              </w:rPr>
              <w:t>Lines with this colour means niveau +</w:t>
            </w:r>
          </w:p>
        </w:tc>
      </w:tr>
      <w:tr w:rsidR="00353CB7" w:rsidRPr="005A4F44" w:rsidTr="00304653">
        <w:tc>
          <w:tcPr>
            <w:tcW w:w="2518" w:type="dxa"/>
            <w:shd w:val="clear" w:color="auto" w:fill="B6DDE8"/>
          </w:tcPr>
          <w:p w:rsidR="00353CB7" w:rsidRPr="00A7053D" w:rsidRDefault="00353CB7" w:rsidP="00304653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US" w:eastAsia="da-DK"/>
              </w:rPr>
            </w:pPr>
            <w:r>
              <w:rPr>
                <w:rFonts w:ascii="Verdana" w:hAnsi="Verdana" w:cs="Arial"/>
                <w:sz w:val="20"/>
                <w:szCs w:val="20"/>
                <w:lang w:val="en-GB" w:eastAsia="da-DK"/>
              </w:rPr>
              <w:t>Niveau</w:t>
            </w:r>
          </w:p>
        </w:tc>
        <w:tc>
          <w:tcPr>
            <w:tcW w:w="9497" w:type="dxa"/>
          </w:tcPr>
          <w:p w:rsidR="00353CB7" w:rsidRDefault="00353CB7" w:rsidP="00304653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>
              <w:rPr>
                <w:rFonts w:ascii="Verdana" w:hAnsi="Verdana" w:cs="Arial"/>
                <w:sz w:val="20"/>
                <w:szCs w:val="20"/>
                <w:lang w:val="en-GB" w:eastAsia="da-DK"/>
              </w:rPr>
              <w:t>Lines with this colour means niveau ++</w:t>
            </w:r>
          </w:p>
        </w:tc>
      </w:tr>
      <w:tr w:rsidR="00353CB7" w:rsidRPr="005A4F44" w:rsidTr="00304653">
        <w:tc>
          <w:tcPr>
            <w:tcW w:w="2518" w:type="dxa"/>
            <w:shd w:val="clear" w:color="auto" w:fill="B6DDE8"/>
          </w:tcPr>
          <w:p w:rsidR="00353CB7" w:rsidRPr="00A7053D" w:rsidRDefault="00353CB7" w:rsidP="00304653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US" w:eastAsia="da-DK"/>
              </w:rPr>
            </w:pPr>
            <w:r>
              <w:rPr>
                <w:rFonts w:ascii="Verdana" w:hAnsi="Verdana" w:cs="Arial"/>
                <w:sz w:val="20"/>
                <w:szCs w:val="20"/>
                <w:lang w:val="en-US" w:eastAsia="da-DK"/>
              </w:rPr>
              <w:t>Adresses in generel</w:t>
            </w:r>
          </w:p>
        </w:tc>
        <w:tc>
          <w:tcPr>
            <w:tcW w:w="9497" w:type="dxa"/>
          </w:tcPr>
          <w:p w:rsidR="00353CB7" w:rsidRDefault="00353CB7" w:rsidP="00304653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>
              <w:rPr>
                <w:rFonts w:ascii="Verdana" w:hAnsi="Verdana" w:cs="Arial"/>
                <w:sz w:val="20"/>
                <w:szCs w:val="20"/>
                <w:lang w:val="en-GB" w:eastAsia="da-DK"/>
              </w:rPr>
              <w:t xml:space="preserve">Tags for adresses must be structured data </w:t>
            </w:r>
            <w:r w:rsidRPr="000B2C1F">
              <w:rPr>
                <w:rFonts w:ascii="Verdana" w:hAnsi="Verdana" w:cs="Arial"/>
                <w:b/>
                <w:sz w:val="20"/>
                <w:szCs w:val="20"/>
                <w:lang w:val="en-GB" w:eastAsia="da-DK"/>
              </w:rPr>
              <w:t>or</w:t>
            </w:r>
            <w:r>
              <w:rPr>
                <w:rFonts w:ascii="Verdana" w:hAnsi="Verdana" w:cs="Arial"/>
                <w:sz w:val="20"/>
                <w:szCs w:val="20"/>
                <w:lang w:val="en-GB" w:eastAsia="da-DK"/>
              </w:rPr>
              <w:t xml:space="preserve"> adresslines</w:t>
            </w:r>
          </w:p>
          <w:p w:rsidR="00353CB7" w:rsidRDefault="00353CB7" w:rsidP="00304653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>
              <w:rPr>
                <w:rFonts w:ascii="Verdana" w:hAnsi="Verdana" w:cs="Arial"/>
                <w:sz w:val="20"/>
                <w:szCs w:val="20"/>
                <w:lang w:val="en-GB" w:eastAsia="da-DK"/>
              </w:rPr>
              <w:t>If data in both structured data and adresslines, then structured data will be chosen.</w:t>
            </w:r>
          </w:p>
          <w:p w:rsidR="00353CB7" w:rsidRDefault="00353CB7" w:rsidP="00304653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>
              <w:rPr>
                <w:rFonts w:ascii="Verdana" w:hAnsi="Verdana" w:cs="Arial"/>
                <w:sz w:val="20"/>
                <w:szCs w:val="20"/>
                <w:lang w:val="en-GB" w:eastAsia="da-DK"/>
              </w:rPr>
              <w:t>In generel structured data is preferred</w:t>
            </w:r>
          </w:p>
          <w:p w:rsidR="00353CB7" w:rsidRDefault="00353CB7" w:rsidP="00304653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>
              <w:rPr>
                <w:rFonts w:ascii="Verdana" w:hAnsi="Verdana" w:cs="Arial"/>
                <w:sz w:val="20"/>
                <w:szCs w:val="20"/>
                <w:lang w:val="en-GB" w:eastAsia="da-DK"/>
              </w:rPr>
              <w:t xml:space="preserve">If data in adresslines  the Danish Clearing system needs 5 lines each 35 char. </w:t>
            </w:r>
          </w:p>
        </w:tc>
      </w:tr>
    </w:tbl>
    <w:p w:rsidR="009F2410" w:rsidRPr="00353CB7" w:rsidRDefault="009F2410" w:rsidP="009F2410">
      <w:pPr>
        <w:rPr>
          <w:rFonts w:ascii="Verdana" w:hAnsi="Verdana" w:cs="Arial"/>
          <w:sz w:val="16"/>
          <w:szCs w:val="16"/>
          <w:lang w:val="en-US"/>
        </w:rPr>
      </w:pPr>
    </w:p>
    <w:p w:rsidR="00244821" w:rsidRDefault="00244821" w:rsidP="009F2410">
      <w:pPr>
        <w:rPr>
          <w:rFonts w:ascii="Verdana" w:hAnsi="Verdana" w:cs="Arial"/>
          <w:sz w:val="16"/>
          <w:szCs w:val="16"/>
          <w:lang w:val="en-GB"/>
        </w:rPr>
      </w:pPr>
    </w:p>
    <w:p w:rsidR="00244821" w:rsidRPr="00244821" w:rsidRDefault="00244821" w:rsidP="009F2410">
      <w:pPr>
        <w:rPr>
          <w:rFonts w:ascii="Verdana" w:hAnsi="Verdana" w:cs="Arial"/>
          <w:sz w:val="16"/>
          <w:szCs w:val="16"/>
          <w:lang w:val="en-GB"/>
        </w:rPr>
      </w:pPr>
    </w:p>
    <w:tbl>
      <w:tblPr>
        <w:tblW w:w="16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815"/>
        <w:gridCol w:w="569"/>
        <w:gridCol w:w="3827"/>
        <w:gridCol w:w="1843"/>
        <w:gridCol w:w="709"/>
        <w:gridCol w:w="1843"/>
        <w:gridCol w:w="1701"/>
        <w:gridCol w:w="2835"/>
        <w:gridCol w:w="2268"/>
      </w:tblGrid>
      <w:tr w:rsidR="009F2410" w:rsidRPr="00244821" w:rsidTr="007B6FEA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244821">
              <w:rPr>
                <w:rFonts w:ascii="Verdana" w:hAnsi="Verdana" w:cs="Arial"/>
                <w:sz w:val="16"/>
                <w:szCs w:val="16"/>
                <w:lang w:val="en-GB"/>
              </w:rPr>
              <w:br w:type="page"/>
            </w:r>
            <w:r w:rsidRPr="00244821">
              <w:rPr>
                <w:rFonts w:ascii="Verdana" w:hAnsi="Verdana" w:cs="Arial"/>
                <w:b/>
                <w:bCs/>
                <w:color w:val="000000"/>
                <w:sz w:val="16"/>
                <w:szCs w:val="16"/>
                <w:lang w:val="en-GB"/>
              </w:rPr>
              <w:t>ISO</w:t>
            </w: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244821">
              <w:rPr>
                <w:rFonts w:ascii="Verdana" w:hAnsi="Verdana" w:cs="Arial"/>
                <w:b/>
                <w:bCs/>
                <w:color w:val="000000"/>
                <w:sz w:val="16"/>
                <w:szCs w:val="16"/>
                <w:lang w:val="en-GB"/>
              </w:rPr>
              <w:t>Index</w:t>
            </w: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244821">
              <w:rPr>
                <w:rFonts w:ascii="Verdana" w:hAnsi="Verdana" w:cs="Arial"/>
                <w:b/>
                <w:bCs/>
                <w:color w:val="000000"/>
                <w:sz w:val="16"/>
                <w:szCs w:val="16"/>
                <w:lang w:val="en-GB"/>
              </w:rPr>
              <w:t>No.</w:t>
            </w:r>
          </w:p>
        </w:tc>
        <w:tc>
          <w:tcPr>
            <w:tcW w:w="569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</w:rPr>
            </w:pPr>
            <w:r w:rsidRPr="00244821"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</w:rPr>
              <w:t>Or</w:t>
            </w:r>
          </w:p>
        </w:tc>
        <w:tc>
          <w:tcPr>
            <w:tcW w:w="3827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</w:rPr>
            </w:pPr>
            <w:r w:rsidRPr="00244821"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</w:rPr>
              <w:t>Message Item</w:t>
            </w:r>
          </w:p>
        </w:tc>
        <w:tc>
          <w:tcPr>
            <w:tcW w:w="1843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</w:rPr>
            </w:pPr>
            <w:r w:rsidRPr="00244821"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</w:rPr>
              <w:t>XML Tag</w:t>
            </w:r>
          </w:p>
        </w:tc>
        <w:tc>
          <w:tcPr>
            <w:tcW w:w="709" w:type="dxa"/>
            <w:shd w:val="clear" w:color="auto" w:fill="DAEEF3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</w:rPr>
            </w:pPr>
            <w:r w:rsidRPr="00244821"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</w:rPr>
              <w:t>Mult.</w:t>
            </w:r>
          </w:p>
        </w:tc>
        <w:tc>
          <w:tcPr>
            <w:tcW w:w="1843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  <w:lang w:val="en-GB"/>
              </w:rPr>
            </w:pPr>
            <w:r w:rsidRPr="00244821"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  <w:lang w:val="en-GB"/>
              </w:rPr>
              <w:t>Type</w:t>
            </w:r>
          </w:p>
        </w:tc>
        <w:tc>
          <w:tcPr>
            <w:tcW w:w="1701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  <w:lang w:val="en-GB"/>
              </w:rPr>
            </w:pPr>
            <w:r w:rsidRPr="00244821"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  <w:lang w:val="en-GB"/>
              </w:rPr>
              <w:t>Attribute</w:t>
            </w:r>
          </w:p>
        </w:tc>
        <w:tc>
          <w:tcPr>
            <w:tcW w:w="283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  <w:lang w:val="en-GB"/>
              </w:rPr>
            </w:pPr>
            <w:r w:rsidRPr="00244821"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  <w:lang w:val="en-GB"/>
              </w:rPr>
              <w:t>Rules</w:t>
            </w:r>
          </w:p>
        </w:tc>
        <w:tc>
          <w:tcPr>
            <w:tcW w:w="2268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b/>
                <w:bCs/>
                <w:iCs/>
                <w:sz w:val="16"/>
                <w:szCs w:val="16"/>
                <w:lang w:val="en-GB"/>
              </w:rPr>
            </w:pPr>
            <w:r w:rsidRPr="00244821">
              <w:rPr>
                <w:rFonts w:ascii="Verdana" w:hAnsi="Verdana" w:cs="Arial"/>
                <w:b/>
                <w:bCs/>
                <w:iCs/>
                <w:sz w:val="16"/>
                <w:szCs w:val="16"/>
                <w:lang w:val="en-GB"/>
              </w:rPr>
              <w:t>Remarks</w:t>
            </w: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b/>
                <w:bCs/>
                <w:iCs/>
                <w:sz w:val="16"/>
                <w:szCs w:val="16"/>
                <w:lang w:val="en-GB"/>
              </w:rPr>
            </w:pPr>
            <w:r w:rsidRPr="00244821">
              <w:rPr>
                <w:rFonts w:ascii="Verdana" w:hAnsi="Verdana" w:cs="Arial"/>
                <w:b/>
                <w:bCs/>
                <w:iCs/>
                <w:sz w:val="16"/>
                <w:szCs w:val="16"/>
                <w:lang w:val="en-GB"/>
              </w:rPr>
              <w:t>Bank Connect</w:t>
            </w:r>
          </w:p>
        </w:tc>
      </w:tr>
      <w:tr w:rsidR="009F2410" w:rsidRPr="00244821" w:rsidTr="007B6FEA">
        <w:tc>
          <w:tcPr>
            <w:tcW w:w="815" w:type="dxa"/>
            <w:shd w:val="clear" w:color="auto" w:fill="DAEEF3"/>
          </w:tcPr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z w:val="16"/>
                <w:szCs w:val="16"/>
              </w:rPr>
              <w:t>0</w:t>
            </w:r>
          </w:p>
        </w:tc>
        <w:tc>
          <w:tcPr>
            <w:tcW w:w="569" w:type="dxa"/>
            <w:shd w:val="clear" w:color="auto" w:fill="92CDDC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  <w:shd w:val="clear" w:color="auto" w:fill="92CDDC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GroupHeade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</w:p>
        </w:tc>
        <w:tc>
          <w:tcPr>
            <w:tcW w:w="1843" w:type="dxa"/>
            <w:shd w:val="clear" w:color="auto" w:fill="92CDDC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GrpHdr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92CDDC"/>
          </w:tcPr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92CDDC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  <w:shd w:val="clear" w:color="auto" w:fill="92CDDC"/>
          </w:tcPr>
          <w:p w:rsidR="009F2410" w:rsidRPr="00244821" w:rsidRDefault="009F2410" w:rsidP="00DE28B6">
            <w:pPr>
              <w:spacing w:after="0" w:line="240" w:lineRule="auto"/>
              <w:ind w:right="249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</w:tc>
        <w:tc>
          <w:tcPr>
            <w:tcW w:w="2835" w:type="dxa"/>
            <w:shd w:val="clear" w:color="auto" w:fill="92CDDC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249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harac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ss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  <w:shd w:val="clear" w:color="auto" w:fill="92CDDC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7B6FEA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z w:val="16"/>
                <w:szCs w:val="16"/>
              </w:rPr>
              <w:t>1</w:t>
            </w:r>
          </w:p>
        </w:tc>
        <w:tc>
          <w:tcPr>
            <w:tcW w:w="569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age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843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g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B6DDE8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shd w:val="clear" w:color="auto" w:fill="B6DDE8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</w:p>
          <w:p w:rsidR="009F2410" w:rsidRPr="00244821" w:rsidRDefault="009F2410" w:rsidP="00DE28B6">
            <w:pPr>
              <w:spacing w:after="0" w:line="240" w:lineRule="auto"/>
              <w:ind w:left="97" w:right="259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ing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in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uous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ly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age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Dublet kontrol 3 mdr.</w:t>
            </w:r>
          </w:p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9F2410" w:rsidRPr="00244821" w:rsidTr="007B6FEA">
        <w:tc>
          <w:tcPr>
            <w:tcW w:w="815" w:type="dxa"/>
            <w:shd w:val="clear" w:color="auto" w:fill="DAEEF3"/>
          </w:tcPr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z w:val="16"/>
                <w:szCs w:val="16"/>
              </w:rPr>
              <w:t>2</w:t>
            </w:r>
          </w:p>
        </w:tc>
        <w:tc>
          <w:tcPr>
            <w:tcW w:w="569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+Cr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nDa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843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CreD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B6DDE8"/>
          </w:tcPr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IS</w:t>
            </w: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shd w:val="clear" w:color="auto" w:fill="B6DDE8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rea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ed</w:t>
            </w:r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2268" w:type="dxa"/>
            <w:shd w:val="clear" w:color="auto" w:fill="B6DDE8"/>
          </w:tcPr>
          <w:p w:rsidR="00EF4F66" w:rsidRPr="00EF4F66" w:rsidRDefault="00EF4F66" w:rsidP="00EF4F66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eastAsia="da-DK"/>
              </w:rPr>
            </w:pPr>
            <w:r w:rsidRPr="00EF4F66">
              <w:rPr>
                <w:rFonts w:ascii="Verdana" w:eastAsia="Times New Roman" w:hAnsi="Verdana" w:cs="Arial"/>
                <w:sz w:val="16"/>
                <w:szCs w:val="16"/>
                <w:lang w:eastAsia="da-DK"/>
              </w:rPr>
              <w:t xml:space="preserve">Format: </w:t>
            </w:r>
          </w:p>
          <w:p w:rsidR="00EF4F66" w:rsidRPr="00EF4F66" w:rsidRDefault="00EF4F66" w:rsidP="00EF4F66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eastAsia="da-DK"/>
              </w:rPr>
            </w:pPr>
            <w:r w:rsidRPr="00EF4F66">
              <w:rPr>
                <w:rFonts w:ascii="Verdana" w:eastAsia="Times New Roman" w:hAnsi="Verdana" w:cs="Arial"/>
                <w:sz w:val="16"/>
                <w:szCs w:val="16"/>
                <w:lang w:eastAsia="da-DK"/>
              </w:rPr>
              <w:t>YYYY-MM-DDTHH:MM:SS</w:t>
            </w:r>
          </w:p>
          <w:p w:rsidR="00EF4F66" w:rsidRPr="00EF4F66" w:rsidRDefault="00EF4F66" w:rsidP="00EF4F66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eastAsia="da-DK"/>
              </w:rPr>
            </w:pPr>
            <w:r w:rsidRPr="00EF4F66">
              <w:rPr>
                <w:rFonts w:ascii="Verdana" w:eastAsia="Times New Roman" w:hAnsi="Verdana" w:cs="Arial"/>
                <w:sz w:val="16"/>
                <w:szCs w:val="16"/>
                <w:lang w:eastAsia="da-DK"/>
              </w:rPr>
              <w:t>e.g.</w:t>
            </w:r>
          </w:p>
          <w:p w:rsidR="009F2410" w:rsidRPr="00EF4F66" w:rsidRDefault="00EF4F66" w:rsidP="00353CB7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eastAsia="da-DK"/>
              </w:rPr>
            </w:pPr>
            <w:r w:rsidRPr="00B364C1">
              <w:rPr>
                <w:rFonts w:ascii="Verdana" w:eastAsia="Times New Roman" w:hAnsi="Verdana" w:cs="Arial"/>
                <w:sz w:val="16"/>
                <w:szCs w:val="16"/>
                <w:lang w:eastAsia="da-DK"/>
              </w:rPr>
              <w:t>201</w:t>
            </w:r>
            <w:r>
              <w:rPr>
                <w:rFonts w:ascii="Verdana" w:eastAsia="Times New Roman" w:hAnsi="Verdana" w:cs="Arial"/>
                <w:sz w:val="16"/>
                <w:szCs w:val="16"/>
                <w:lang w:eastAsia="da-DK"/>
              </w:rPr>
              <w:t>7</w:t>
            </w:r>
            <w:r w:rsidRPr="00B364C1">
              <w:rPr>
                <w:rFonts w:ascii="Verdana" w:eastAsia="Times New Roman" w:hAnsi="Verdana" w:cs="Arial"/>
                <w:sz w:val="16"/>
                <w:szCs w:val="16"/>
                <w:lang w:eastAsia="da-DK"/>
              </w:rPr>
              <w:t>-0</w:t>
            </w:r>
            <w:r>
              <w:rPr>
                <w:rFonts w:ascii="Verdana" w:eastAsia="Times New Roman" w:hAnsi="Verdana" w:cs="Arial"/>
                <w:sz w:val="16"/>
                <w:szCs w:val="16"/>
                <w:lang w:eastAsia="da-DK"/>
              </w:rPr>
              <w:t>5-06T08:35:30</w:t>
            </w:r>
          </w:p>
        </w:tc>
      </w:tr>
      <w:tr w:rsidR="009F2410" w:rsidRPr="00244821" w:rsidTr="007B6FEA">
        <w:tc>
          <w:tcPr>
            <w:tcW w:w="815" w:type="dxa"/>
            <w:shd w:val="clear" w:color="auto" w:fill="DAEEF3"/>
          </w:tcPr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z w:val="16"/>
                <w:szCs w:val="16"/>
              </w:rPr>
              <w:t>6</w:t>
            </w:r>
          </w:p>
        </w:tc>
        <w:tc>
          <w:tcPr>
            <w:tcW w:w="569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+Nu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be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s</w:t>
            </w:r>
          </w:p>
        </w:tc>
        <w:tc>
          <w:tcPr>
            <w:tcW w:w="1843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Nb</w:t>
            </w:r>
            <w:r w:rsidRPr="00244821">
              <w:rPr>
                <w:rFonts w:ascii="Verdana" w:hAnsi="Verdana" w:cs="Arial"/>
                <w:sz w:val="16"/>
                <w:szCs w:val="16"/>
              </w:rPr>
              <w:t>OfT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B6DDE8"/>
          </w:tcPr>
          <w:p w:rsidR="009F2410" w:rsidRPr="00244821" w:rsidRDefault="009F2410" w:rsidP="00EF4F6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="00EF4F66">
              <w:rPr>
                <w:rFonts w:ascii="Verdana" w:hAnsi="Verdana" w:cs="Arial"/>
                <w:spacing w:val="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ind w:left="97" w:right="64"/>
              <w:rPr>
                <w:rFonts w:ascii="Verdana" w:hAnsi="Verdana" w:cs="Arial"/>
                <w:spacing w:val="-4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</w:p>
          <w:p w:rsidR="009F2410" w:rsidRPr="00244821" w:rsidRDefault="009F2410" w:rsidP="00DE28B6">
            <w:pPr>
              <w:spacing w:after="0" w:line="240" w:lineRule="auto"/>
              <w:ind w:left="97" w:right="64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15Nu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er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Te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xt</w:t>
            </w:r>
          </w:p>
        </w:tc>
        <w:tc>
          <w:tcPr>
            <w:tcW w:w="1701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ind w:right="121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shd w:val="clear" w:color="auto" w:fill="B6DDE8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121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age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7B6FEA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z w:val="16"/>
                <w:szCs w:val="16"/>
              </w:rPr>
              <w:t>8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</w:p>
        </w:tc>
        <w:tc>
          <w:tcPr>
            <w:tcW w:w="569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g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</w:tc>
        <w:tc>
          <w:tcPr>
            <w:tcW w:w="1843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g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B6DDE8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ind w:left="97" w:right="429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shd w:val="clear" w:color="auto" w:fill="B6DDE8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iating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.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</w:p>
          <w:p w:rsidR="009F2410" w:rsidRPr="00244821" w:rsidRDefault="009F2410" w:rsidP="00DE28B6">
            <w:pPr>
              <w:spacing w:after="0" w:line="240" w:lineRule="auto"/>
              <w:ind w:left="97" w:right="16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debto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 ini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lf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 </w:t>
            </w:r>
          </w:p>
        </w:tc>
      </w:tr>
      <w:tr w:rsidR="00353CB7" w:rsidRPr="00353CB7" w:rsidTr="007B6FEA">
        <w:tc>
          <w:tcPr>
            <w:tcW w:w="815" w:type="dxa"/>
            <w:shd w:val="clear" w:color="auto" w:fill="DAEEF3"/>
          </w:tcPr>
          <w:p w:rsidR="00353CB7" w:rsidRPr="00244821" w:rsidRDefault="00353CB7" w:rsidP="00353CB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353CB7" w:rsidRPr="00244821" w:rsidRDefault="00353CB7" w:rsidP="00353CB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827" w:type="dxa"/>
          </w:tcPr>
          <w:p w:rsidR="00353CB7" w:rsidRPr="00244821" w:rsidRDefault="00353CB7" w:rsidP="00353CB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843" w:type="dxa"/>
          </w:tcPr>
          <w:p w:rsidR="00353CB7" w:rsidRPr="00244821" w:rsidRDefault="00353CB7" w:rsidP="00353CB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353CB7" w:rsidRPr="00244821" w:rsidRDefault="00353CB7" w:rsidP="00353CB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353CB7" w:rsidRPr="00244821" w:rsidRDefault="00353CB7" w:rsidP="00353CB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140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353CB7" w:rsidRPr="00244821" w:rsidRDefault="00EB0FCC" w:rsidP="00353CB7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353CB7" w:rsidRPr="00244821" w:rsidRDefault="00353CB7" w:rsidP="00353CB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k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h is</w:t>
            </w:r>
          </w:p>
          <w:p w:rsidR="00353CB7" w:rsidRPr="00244821" w:rsidRDefault="00353CB7" w:rsidP="00353CB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lly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353CB7" w:rsidRDefault="00353CB7" w:rsidP="00353CB7">
            <w:pPr>
              <w:spacing w:after="0" w:line="240" w:lineRule="auto"/>
              <w:rPr>
                <w:rFonts w:ascii="Verdana" w:hAnsi="Verdana"/>
                <w:sz w:val="16"/>
                <w:szCs w:val="16"/>
                <w:lang w:val="en-US"/>
              </w:rPr>
            </w:pPr>
            <w:r w:rsidRPr="000D00D0">
              <w:rPr>
                <w:rFonts w:ascii="Verdana" w:hAnsi="Verdana"/>
                <w:sz w:val="16"/>
                <w:szCs w:val="16"/>
                <w:lang w:val="en-US"/>
              </w:rPr>
              <w:t>Not used - data is</w:t>
            </w:r>
          </w:p>
          <w:p w:rsidR="00353CB7" w:rsidRPr="00760316" w:rsidRDefault="00353CB7" w:rsidP="00353CB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0D00D0">
              <w:rPr>
                <w:rFonts w:ascii="Verdana" w:hAnsi="Verdana"/>
                <w:sz w:val="16"/>
                <w:szCs w:val="16"/>
                <w:lang w:val="en-US"/>
              </w:rPr>
              <w:t>accepted and ignored</w:t>
            </w:r>
          </w:p>
        </w:tc>
      </w:tr>
      <w:tr w:rsidR="00353CB7" w:rsidRPr="00244821" w:rsidTr="007B6FEA">
        <w:tc>
          <w:tcPr>
            <w:tcW w:w="815" w:type="dxa"/>
            <w:shd w:val="clear" w:color="auto" w:fill="DAEEF3"/>
          </w:tcPr>
          <w:p w:rsidR="00353CB7" w:rsidRPr="00353CB7" w:rsidRDefault="00353CB7" w:rsidP="00353CB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353CB7" w:rsidRPr="00353CB7" w:rsidRDefault="00353CB7" w:rsidP="00353CB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827" w:type="dxa"/>
          </w:tcPr>
          <w:p w:rsidR="00353CB7" w:rsidRPr="00244821" w:rsidRDefault="00353CB7" w:rsidP="00353CB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843" w:type="dxa"/>
          </w:tcPr>
          <w:p w:rsidR="00353CB7" w:rsidRPr="00244821" w:rsidRDefault="00353CB7" w:rsidP="00353CB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353CB7" w:rsidRPr="00244821" w:rsidRDefault="00353CB7" w:rsidP="00353CB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353CB7" w:rsidRPr="00244821" w:rsidRDefault="00353CB7" w:rsidP="00353CB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Cho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  <w:p w:rsidR="00353CB7" w:rsidRPr="00244821" w:rsidRDefault="00353CB7" w:rsidP="00353CB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353CB7" w:rsidRPr="00244821" w:rsidRDefault="00353CB7" w:rsidP="00353CB7">
            <w:pPr>
              <w:spacing w:after="0" w:line="240" w:lineRule="auto"/>
              <w:ind w:right="77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353CB7" w:rsidRPr="00244821" w:rsidRDefault="00353CB7" w:rsidP="00353CB7">
            <w:pPr>
              <w:spacing w:after="0" w:line="240" w:lineRule="auto"/>
              <w:ind w:left="97" w:right="77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organ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353CB7" w:rsidRPr="00244821" w:rsidRDefault="00353CB7" w:rsidP="00353CB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353CB7" w:rsidRPr="00244821" w:rsidTr="007B6FEA">
        <w:tc>
          <w:tcPr>
            <w:tcW w:w="815" w:type="dxa"/>
            <w:shd w:val="clear" w:color="auto" w:fill="DAEEF3"/>
          </w:tcPr>
          <w:p w:rsidR="00353CB7" w:rsidRPr="00244821" w:rsidRDefault="00353CB7" w:rsidP="00353CB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353CB7" w:rsidRPr="00244821" w:rsidRDefault="00353CB7" w:rsidP="00353CB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353CB7" w:rsidRPr="00244821" w:rsidRDefault="00353CB7" w:rsidP="00353CB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rgan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843" w:type="dxa"/>
          </w:tcPr>
          <w:p w:rsidR="00353CB7" w:rsidRPr="00244821" w:rsidRDefault="00353CB7" w:rsidP="00353CB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Org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353CB7" w:rsidRPr="00244821" w:rsidRDefault="00353CB7" w:rsidP="00353CB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353CB7" w:rsidRPr="00244821" w:rsidRDefault="00353CB7" w:rsidP="00353CB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353CB7" w:rsidRPr="00244821" w:rsidRDefault="00353CB7" w:rsidP="00353CB7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353CB7" w:rsidRPr="00244821" w:rsidRDefault="00353CB7" w:rsidP="00353CB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</w:p>
          <w:p w:rsidR="00353CB7" w:rsidRPr="00244821" w:rsidRDefault="00353CB7" w:rsidP="00353CB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organ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2268" w:type="dxa"/>
          </w:tcPr>
          <w:p w:rsidR="00353CB7" w:rsidRPr="00574806" w:rsidRDefault="00353CB7" w:rsidP="00353CB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353CB7" w:rsidRPr="00244821" w:rsidTr="007B6FEA">
        <w:tc>
          <w:tcPr>
            <w:tcW w:w="815" w:type="dxa"/>
            <w:shd w:val="clear" w:color="auto" w:fill="DAEEF3"/>
          </w:tcPr>
          <w:p w:rsidR="00353CB7" w:rsidRPr="00244821" w:rsidRDefault="00353CB7" w:rsidP="00353CB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569" w:type="dxa"/>
          </w:tcPr>
          <w:p w:rsidR="00353CB7" w:rsidRPr="00244821" w:rsidRDefault="00353CB7" w:rsidP="00353CB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353CB7" w:rsidRPr="00244821" w:rsidRDefault="00353CB7" w:rsidP="00353CB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353CB7" w:rsidRPr="00244821" w:rsidRDefault="00353CB7" w:rsidP="00353CB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+++++Ot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</w:p>
        </w:tc>
        <w:tc>
          <w:tcPr>
            <w:tcW w:w="1843" w:type="dxa"/>
          </w:tcPr>
          <w:p w:rsidR="00353CB7" w:rsidRPr="00244821" w:rsidRDefault="00353CB7" w:rsidP="00353CB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353CB7" w:rsidRPr="00244821" w:rsidRDefault="00353CB7" w:rsidP="00353CB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hr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353CB7" w:rsidRPr="00244821" w:rsidRDefault="00353CB7" w:rsidP="00353CB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353CB7" w:rsidRPr="00244821" w:rsidRDefault="00353CB7" w:rsidP="00353CB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353CB7" w:rsidRPr="00244821" w:rsidRDefault="00353CB7" w:rsidP="00353CB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353CB7" w:rsidRPr="00244821" w:rsidRDefault="00353CB7" w:rsidP="00353CB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353CB7" w:rsidRPr="00244821" w:rsidRDefault="00353CB7" w:rsidP="00353CB7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353CB7" w:rsidRPr="00244821" w:rsidRDefault="00353CB7" w:rsidP="00353CB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organ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</w:p>
          <w:p w:rsidR="00353CB7" w:rsidRPr="00244821" w:rsidRDefault="00353CB7" w:rsidP="00353CB7">
            <w:pPr>
              <w:spacing w:after="0" w:line="240" w:lineRule="auto"/>
              <w:ind w:left="97" w:right="916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lastRenderedPageBreak/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353CB7" w:rsidRPr="00244821" w:rsidRDefault="00353CB7" w:rsidP="00353CB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353CB7" w:rsidRPr="00353CB7" w:rsidTr="007B6FEA">
        <w:tc>
          <w:tcPr>
            <w:tcW w:w="815" w:type="dxa"/>
            <w:shd w:val="clear" w:color="auto" w:fill="DAEEF3"/>
          </w:tcPr>
          <w:p w:rsidR="00353CB7" w:rsidRPr="00244821" w:rsidRDefault="00353CB7" w:rsidP="00353CB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353CB7" w:rsidRPr="00244821" w:rsidRDefault="00353CB7" w:rsidP="00353CB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827" w:type="dxa"/>
          </w:tcPr>
          <w:p w:rsidR="00353CB7" w:rsidRPr="00244821" w:rsidRDefault="00353CB7" w:rsidP="00353CB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843" w:type="dxa"/>
          </w:tcPr>
          <w:p w:rsidR="00353CB7" w:rsidRPr="00244821" w:rsidRDefault="00353CB7" w:rsidP="00353CB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353CB7" w:rsidRPr="00244821" w:rsidRDefault="00353CB7" w:rsidP="00353CB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353CB7" w:rsidRPr="00244821" w:rsidRDefault="00353CB7" w:rsidP="00353CB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353CB7" w:rsidRPr="00244821" w:rsidRDefault="00353CB7" w:rsidP="00353CB7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353CB7" w:rsidRPr="00244821" w:rsidRDefault="00353CB7" w:rsidP="00353CB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353CB7" w:rsidRPr="00877EAD" w:rsidRDefault="00353CB7" w:rsidP="00353CB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0D00D0">
              <w:rPr>
                <w:rFonts w:ascii="Verdana" w:hAnsi="Verdana" w:cs="Arial"/>
                <w:sz w:val="16"/>
                <w:szCs w:val="16"/>
                <w:lang w:val="en-US"/>
              </w:rPr>
              <w:t>Unique Id of the customer</w:t>
            </w:r>
          </w:p>
        </w:tc>
      </w:tr>
      <w:tr w:rsidR="009F2410" w:rsidRPr="00244821" w:rsidTr="007B6FEA">
        <w:tc>
          <w:tcPr>
            <w:tcW w:w="815" w:type="dxa"/>
            <w:shd w:val="clear" w:color="auto" w:fill="DAEEF3"/>
          </w:tcPr>
          <w:p w:rsidR="009F2410" w:rsidRPr="00353CB7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353CB7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827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++++++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</w:rPr>
              <w:t>me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Cho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7B6FEA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z w:val="16"/>
                <w:szCs w:val="16"/>
              </w:rPr>
              <w:t>0</w:t>
            </w:r>
          </w:p>
        </w:tc>
        <w:tc>
          <w:tcPr>
            <w:tcW w:w="569" w:type="dxa"/>
            <w:shd w:val="clear" w:color="auto" w:fill="92CDDC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  <w:shd w:val="clear" w:color="auto" w:fill="92CDDC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843" w:type="dxa"/>
            <w:shd w:val="clear" w:color="auto" w:fill="92CDDC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92CDDC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92CDDC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  <w:shd w:val="clear" w:color="auto" w:fill="92CDDC"/>
          </w:tcPr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shd w:val="clear" w:color="auto" w:fill="92CDDC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harac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app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deb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</w:p>
          <w:p w:rsidR="009F2410" w:rsidRPr="00244821" w:rsidRDefault="009F2410" w:rsidP="00DE28B6">
            <w:pPr>
              <w:spacing w:after="0" w:line="240" w:lineRule="auto"/>
              <w:ind w:left="97" w:right="292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ide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in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 ini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iatio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  <w:shd w:val="clear" w:color="auto" w:fill="92CDDC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DA18E0" w:rsidTr="007B6FEA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z w:val="16"/>
                <w:szCs w:val="16"/>
              </w:rPr>
              <w:t>1</w:t>
            </w:r>
          </w:p>
        </w:tc>
        <w:tc>
          <w:tcPr>
            <w:tcW w:w="569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n</w:t>
            </w:r>
          </w:p>
        </w:tc>
        <w:tc>
          <w:tcPr>
            <w:tcW w:w="1843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nf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B6DDE8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  <w:shd w:val="clear" w:color="auto" w:fill="B6DDE8"/>
            <w:noWrap/>
            <w:tcMar>
              <w:left w:w="108" w:type="dxa"/>
              <w:right w:w="0" w:type="dxa"/>
            </w:tcMar>
          </w:tcPr>
          <w:p w:rsidR="009F2410" w:rsidRPr="00244821" w:rsidRDefault="009F2410" w:rsidP="00DE28B6">
            <w:pPr>
              <w:spacing w:after="0" w:line="240" w:lineRule="auto"/>
              <w:ind w:right="453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shd w:val="clear" w:color="auto" w:fill="B6DDE8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453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ing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ly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k</w:t>
            </w:r>
            <w:r w:rsidRPr="00244821">
              <w:rPr>
                <w:rFonts w:ascii="Verdana" w:hAnsi="Verdana" w:cs="Arial"/>
                <w:spacing w:val="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  <w:shd w:val="clear" w:color="auto" w:fill="B6DDE8"/>
          </w:tcPr>
          <w:p w:rsidR="00DA18E0" w:rsidRPr="001161B0" w:rsidRDefault="00DA18E0" w:rsidP="00DA18E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1161B0">
              <w:rPr>
                <w:rFonts w:ascii="Verdana" w:hAnsi="Verdana" w:cs="Arial"/>
                <w:sz w:val="16"/>
                <w:szCs w:val="16"/>
                <w:lang w:val="en-US"/>
              </w:rPr>
              <w:t>Must be unique 90 days.</w:t>
            </w:r>
          </w:p>
          <w:p w:rsidR="009F2410" w:rsidRPr="00DA18E0" w:rsidRDefault="00DA18E0" w:rsidP="00DA18E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1161B0">
              <w:rPr>
                <w:rFonts w:ascii="Verdana" w:hAnsi="Verdana" w:cs="Arial"/>
                <w:sz w:val="16"/>
                <w:szCs w:val="16"/>
                <w:lang w:val="en-US"/>
              </w:rPr>
              <w:t>Validation of uniqueness will not be performed</w:t>
            </w:r>
          </w:p>
        </w:tc>
      </w:tr>
      <w:tr w:rsidR="00DA18E0" w:rsidRPr="00DA18E0" w:rsidTr="007B6FEA">
        <w:tc>
          <w:tcPr>
            <w:tcW w:w="815" w:type="dxa"/>
            <w:shd w:val="clear" w:color="auto" w:fill="DAEEF3"/>
          </w:tcPr>
          <w:p w:rsidR="00DA18E0" w:rsidRPr="00DA18E0" w:rsidRDefault="00DA18E0" w:rsidP="00DA18E0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DA18E0" w:rsidRPr="00244821" w:rsidRDefault="00DA18E0" w:rsidP="00DA18E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z w:val="16"/>
                <w:szCs w:val="16"/>
              </w:rPr>
              <w:t>2</w:t>
            </w:r>
          </w:p>
        </w:tc>
        <w:tc>
          <w:tcPr>
            <w:tcW w:w="569" w:type="dxa"/>
            <w:shd w:val="clear" w:color="auto" w:fill="B6DDE8"/>
          </w:tcPr>
          <w:p w:rsidR="00DA18E0" w:rsidRPr="00244821" w:rsidRDefault="00DA18E0" w:rsidP="00DA18E0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  <w:shd w:val="clear" w:color="auto" w:fill="B6DDE8"/>
          </w:tcPr>
          <w:p w:rsidR="00DA18E0" w:rsidRPr="00244821" w:rsidRDefault="00DA18E0" w:rsidP="00DA18E0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DA18E0" w:rsidRPr="00244821" w:rsidRDefault="00DA18E0" w:rsidP="00DA18E0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ho</w:t>
            </w:r>
            <w:r w:rsidRPr="00244821">
              <w:rPr>
                <w:rFonts w:ascii="Verdana" w:hAnsi="Verdana" w:cs="Arial"/>
                <w:sz w:val="16"/>
                <w:szCs w:val="16"/>
              </w:rPr>
              <w:t>d</w:t>
            </w:r>
          </w:p>
        </w:tc>
        <w:tc>
          <w:tcPr>
            <w:tcW w:w="1843" w:type="dxa"/>
            <w:shd w:val="clear" w:color="auto" w:fill="B6DDE8"/>
          </w:tcPr>
          <w:p w:rsidR="00DA18E0" w:rsidRPr="00244821" w:rsidRDefault="00DA18E0" w:rsidP="00DA18E0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DA18E0" w:rsidRPr="00244821" w:rsidRDefault="00DA18E0" w:rsidP="00DA18E0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B6DDE8"/>
          </w:tcPr>
          <w:p w:rsidR="00DA18E0" w:rsidRPr="00244821" w:rsidRDefault="00DA18E0" w:rsidP="00DA18E0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DA18E0" w:rsidRPr="00244821" w:rsidRDefault="00DA18E0" w:rsidP="00DA18E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B6DDE8"/>
          </w:tcPr>
          <w:p w:rsidR="00DA18E0" w:rsidRPr="00244821" w:rsidRDefault="00DA18E0" w:rsidP="00DA18E0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DA18E0" w:rsidRPr="00244821" w:rsidRDefault="00DA18E0" w:rsidP="00DA18E0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  <w:shd w:val="clear" w:color="auto" w:fill="B6DDE8"/>
          </w:tcPr>
          <w:p w:rsidR="00DA18E0" w:rsidRPr="00244821" w:rsidRDefault="00DA18E0" w:rsidP="00DA18E0">
            <w:pPr>
              <w:spacing w:after="0" w:line="240" w:lineRule="auto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</w:p>
          <w:p w:rsidR="00DA18E0" w:rsidRPr="00244821" w:rsidRDefault="00DA18E0" w:rsidP="00DA18E0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shd w:val="clear" w:color="auto" w:fill="B6DDE8"/>
            <w:vAlign w:val="center"/>
          </w:tcPr>
          <w:p w:rsidR="00DA18E0" w:rsidRPr="00244821" w:rsidRDefault="00DA18E0" w:rsidP="00DA18E0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DA18E0" w:rsidRPr="00244821" w:rsidRDefault="00DA18E0" w:rsidP="00DA18E0">
            <w:pPr>
              <w:spacing w:after="0" w:line="240" w:lineRule="auto"/>
              <w:ind w:left="97" w:right="328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ill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  <w:shd w:val="clear" w:color="auto" w:fill="B6DDE8"/>
          </w:tcPr>
          <w:p w:rsidR="00DA18E0" w:rsidRPr="003F56F2" w:rsidRDefault="00DA18E0" w:rsidP="00DA18E0">
            <w:pPr>
              <w:spacing w:after="0" w:line="240" w:lineRule="auto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</w:p>
          <w:p w:rsidR="00DA18E0" w:rsidRPr="00DA18E0" w:rsidRDefault="00DA18E0" w:rsidP="00DA18E0">
            <w:pPr>
              <w:spacing w:after="0" w:line="240" w:lineRule="auto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  <w:r w:rsidRPr="003F56F2">
              <w:rPr>
                <w:rFonts w:ascii="Verdana" w:hAnsi="Verdana" w:cs="Arial"/>
                <w:b/>
                <w:sz w:val="16"/>
                <w:szCs w:val="16"/>
                <w:lang w:val="en-US"/>
              </w:rPr>
              <w:t xml:space="preserve">        </w:t>
            </w:r>
            <w:r w:rsidRPr="00DA18E0">
              <w:rPr>
                <w:rFonts w:ascii="Verdana" w:hAnsi="Verdana" w:cs="Arial"/>
                <w:b/>
                <w:sz w:val="16"/>
                <w:szCs w:val="16"/>
                <w:lang w:val="en-US"/>
              </w:rPr>
              <w:t xml:space="preserve">”TRF” </w:t>
            </w:r>
          </w:p>
          <w:p w:rsidR="00DA18E0" w:rsidRDefault="00DA18E0" w:rsidP="00DA18E0">
            <w:pPr>
              <w:spacing w:after="0" w:line="240" w:lineRule="auto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</w:p>
          <w:p w:rsidR="00DA18E0" w:rsidRPr="002568DE" w:rsidRDefault="00DA18E0" w:rsidP="00DA18E0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568DE">
              <w:rPr>
                <w:rFonts w:ascii="Verdana" w:hAnsi="Verdana" w:cs="Arial"/>
                <w:sz w:val="16"/>
                <w:szCs w:val="16"/>
                <w:lang w:val="en-US"/>
              </w:rPr>
              <w:t>R2</w:t>
            </w:r>
          </w:p>
          <w:p w:rsidR="00DA18E0" w:rsidRDefault="00DA18E0" w:rsidP="00DA18E0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C725CA">
              <w:rPr>
                <w:rFonts w:ascii="Verdana" w:hAnsi="Verdana" w:cs="Arial"/>
                <w:sz w:val="16"/>
                <w:szCs w:val="16"/>
                <w:lang w:val="en-US"/>
              </w:rPr>
              <w:t xml:space="preserve">If 2.2 is </w:t>
            </w:r>
            <w:r>
              <w:rPr>
                <w:rFonts w:ascii="Verdana" w:hAnsi="Verdana" w:cs="Arial"/>
                <w:sz w:val="16"/>
                <w:szCs w:val="16"/>
                <w:lang w:val="en-US"/>
              </w:rPr>
              <w:t>“</w:t>
            </w:r>
            <w:r w:rsidRPr="00C725CA">
              <w:rPr>
                <w:rFonts w:ascii="Verdana" w:hAnsi="Verdana" w:cs="Arial"/>
                <w:sz w:val="16"/>
                <w:szCs w:val="16"/>
                <w:lang w:val="en-US"/>
              </w:rPr>
              <w:t>TRF</w:t>
            </w:r>
            <w:r>
              <w:rPr>
                <w:rFonts w:ascii="Verdana" w:hAnsi="Verdana" w:cs="Arial"/>
                <w:sz w:val="16"/>
                <w:szCs w:val="16"/>
                <w:lang w:val="en-US"/>
              </w:rPr>
              <w:t>”</w:t>
            </w:r>
            <w:r w:rsidRPr="00C725CA">
              <w:rPr>
                <w:rFonts w:ascii="Verdana" w:hAnsi="Verdana" w:cs="Arial"/>
                <w:sz w:val="16"/>
                <w:szCs w:val="16"/>
                <w:lang w:val="en-US"/>
              </w:rPr>
              <w:t>, then 2.27 is not allowed.</w:t>
            </w:r>
          </w:p>
          <w:p w:rsidR="00DA18E0" w:rsidRDefault="00DA18E0" w:rsidP="00DA18E0">
            <w:pPr>
              <w:spacing w:after="0" w:line="240" w:lineRule="auto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</w:p>
          <w:p w:rsidR="00DA18E0" w:rsidRDefault="00DA18E0" w:rsidP="00DA18E0">
            <w:pPr>
              <w:spacing w:after="0" w:line="240" w:lineRule="auto"/>
              <w:ind w:right="434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R10</w:t>
            </w:r>
          </w:p>
          <w:p w:rsidR="00DA18E0" w:rsidRDefault="00DA18E0" w:rsidP="00DA18E0">
            <w:pPr>
              <w:spacing w:after="0" w:line="240" w:lineRule="auto"/>
              <w:ind w:right="434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If 2.2 is TRF and 2.79 is not present, then 2.80 must be present</w:t>
            </w:r>
          </w:p>
          <w:p w:rsidR="00DA18E0" w:rsidRDefault="00DA18E0" w:rsidP="00DA18E0">
            <w:pPr>
              <w:spacing w:after="0" w:line="240" w:lineRule="auto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</w:p>
          <w:p w:rsidR="00DA18E0" w:rsidRPr="003F56F2" w:rsidRDefault="00DA18E0" w:rsidP="00DA18E0">
            <w:pPr>
              <w:spacing w:after="0" w:line="240" w:lineRule="auto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</w:p>
        </w:tc>
      </w:tr>
      <w:tr w:rsidR="00DA18E0" w:rsidRPr="00244821" w:rsidTr="007B6FEA">
        <w:tc>
          <w:tcPr>
            <w:tcW w:w="815" w:type="dxa"/>
            <w:shd w:val="clear" w:color="auto" w:fill="DAEEF3"/>
          </w:tcPr>
          <w:p w:rsidR="00DA18E0" w:rsidRPr="00244821" w:rsidRDefault="00DA18E0" w:rsidP="00DA18E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z w:val="16"/>
                <w:szCs w:val="16"/>
              </w:rPr>
              <w:t>6</w:t>
            </w:r>
          </w:p>
        </w:tc>
        <w:tc>
          <w:tcPr>
            <w:tcW w:w="569" w:type="dxa"/>
            <w:shd w:val="clear" w:color="auto" w:fill="B6DDE8"/>
          </w:tcPr>
          <w:p w:rsidR="00DA18E0" w:rsidRPr="00244821" w:rsidRDefault="00DA18E0" w:rsidP="00DA18E0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  <w:shd w:val="clear" w:color="auto" w:fill="B6DDE8"/>
          </w:tcPr>
          <w:p w:rsidR="00DA18E0" w:rsidRPr="00244821" w:rsidRDefault="00DA18E0" w:rsidP="00DA18E0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yp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843" w:type="dxa"/>
            <w:shd w:val="clear" w:color="auto" w:fill="B6DDE8"/>
          </w:tcPr>
          <w:p w:rsidR="00DA18E0" w:rsidRPr="00244821" w:rsidRDefault="00DA18E0" w:rsidP="00DA18E0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TpI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B6DDE8"/>
          </w:tcPr>
          <w:p w:rsidR="00DA18E0" w:rsidRPr="00244821" w:rsidRDefault="00DA18E0" w:rsidP="00DA18E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B6DDE8"/>
          </w:tcPr>
          <w:p w:rsidR="00DA18E0" w:rsidRPr="00244821" w:rsidRDefault="00DA18E0" w:rsidP="00DA18E0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  <w:shd w:val="clear" w:color="auto" w:fill="B6DDE8"/>
          </w:tcPr>
          <w:p w:rsidR="00DA18E0" w:rsidRPr="00244821" w:rsidRDefault="00DA18E0" w:rsidP="00DA18E0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shd w:val="clear" w:color="auto" w:fill="B6DDE8"/>
            <w:vAlign w:val="center"/>
          </w:tcPr>
          <w:p w:rsidR="00DA18E0" w:rsidRPr="00244821" w:rsidRDefault="00DA18E0" w:rsidP="00DA18E0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yp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</w:p>
          <w:p w:rsidR="00DA18E0" w:rsidRPr="00244821" w:rsidRDefault="00DA18E0" w:rsidP="00DA18E0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2268" w:type="dxa"/>
            <w:shd w:val="clear" w:color="auto" w:fill="B6DDE8"/>
          </w:tcPr>
          <w:p w:rsidR="00DA18E0" w:rsidRDefault="00DA18E0" w:rsidP="00DA18E0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DA18E0" w:rsidRDefault="00DA18E0" w:rsidP="00DA18E0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R1</w:t>
            </w:r>
          </w:p>
          <w:p w:rsidR="00DA18E0" w:rsidRPr="00C725CA" w:rsidRDefault="00DA18E0" w:rsidP="00DA18E0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C725CA">
              <w:rPr>
                <w:rFonts w:ascii="Verdana" w:hAnsi="Verdana" w:cs="Arial"/>
                <w:sz w:val="16"/>
                <w:szCs w:val="16"/>
                <w:lang w:val="en-US"/>
              </w:rPr>
              <w:t>If 2.6 is present, then 2.31 is not allowed</w:t>
            </w:r>
          </w:p>
        </w:tc>
      </w:tr>
      <w:tr w:rsidR="00DA18E0" w:rsidRPr="00244821" w:rsidTr="007B6FEA">
        <w:tc>
          <w:tcPr>
            <w:tcW w:w="815" w:type="dxa"/>
            <w:shd w:val="clear" w:color="auto" w:fill="DAEEF3"/>
          </w:tcPr>
          <w:p w:rsidR="00DA18E0" w:rsidRPr="00DA18E0" w:rsidRDefault="00DA18E0" w:rsidP="00DA18E0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DA18E0" w:rsidRPr="00244821" w:rsidRDefault="00DA18E0" w:rsidP="00DA18E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z w:val="16"/>
                <w:szCs w:val="16"/>
              </w:rPr>
              <w:t>7</w:t>
            </w:r>
          </w:p>
        </w:tc>
        <w:tc>
          <w:tcPr>
            <w:tcW w:w="569" w:type="dxa"/>
          </w:tcPr>
          <w:p w:rsidR="00DA18E0" w:rsidRPr="00244821" w:rsidRDefault="00DA18E0" w:rsidP="00DA18E0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DA18E0" w:rsidRPr="00244821" w:rsidRDefault="00DA18E0" w:rsidP="00DA18E0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DA18E0" w:rsidRPr="00244821" w:rsidRDefault="00DA18E0" w:rsidP="00DA18E0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ruc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</w:tc>
        <w:tc>
          <w:tcPr>
            <w:tcW w:w="1843" w:type="dxa"/>
          </w:tcPr>
          <w:p w:rsidR="00DA18E0" w:rsidRPr="00244821" w:rsidRDefault="00DA18E0" w:rsidP="00DA18E0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DA18E0" w:rsidRPr="00244821" w:rsidRDefault="00DA18E0" w:rsidP="00DA18E0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DA18E0" w:rsidRPr="00244821" w:rsidRDefault="00DA18E0" w:rsidP="00DA18E0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DA18E0" w:rsidRPr="00244821" w:rsidRDefault="00DA18E0" w:rsidP="00DA18E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DA18E0" w:rsidRPr="00244821" w:rsidRDefault="00DA18E0" w:rsidP="00DA18E0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DA18E0" w:rsidRPr="00244821" w:rsidRDefault="00DA18E0" w:rsidP="00DA18E0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DA18E0" w:rsidRPr="00244821" w:rsidRDefault="00DA18E0" w:rsidP="00DA18E0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DA18E0" w:rsidRPr="00244821" w:rsidRDefault="00EB0FCC" w:rsidP="00DA18E0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DA18E0" w:rsidRPr="00244821" w:rsidRDefault="00DA18E0" w:rsidP="00DA18E0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DA18E0" w:rsidRPr="00244821" w:rsidRDefault="00DA18E0" w:rsidP="00DA18E0">
            <w:pPr>
              <w:spacing w:after="0" w:line="240" w:lineRule="auto"/>
              <w:ind w:left="97" w:right="115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urge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por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ing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k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app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ruc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DA18E0" w:rsidRPr="00143547" w:rsidRDefault="00DA18E0" w:rsidP="00DA18E0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143547">
              <w:rPr>
                <w:rFonts w:ascii="Verdana" w:hAnsi="Verdana" w:cs="Arial"/>
                <w:sz w:val="16"/>
                <w:szCs w:val="16"/>
                <w:lang w:val="en-US"/>
              </w:rPr>
              <w:t xml:space="preserve">Default  </w:t>
            </w:r>
          </w:p>
          <w:p w:rsidR="00DA18E0" w:rsidRPr="00143547" w:rsidRDefault="00DA18E0" w:rsidP="00DA18E0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3F56F2">
              <w:rPr>
                <w:rFonts w:ascii="Verdana" w:hAnsi="Verdana" w:cs="Arial"/>
                <w:b/>
                <w:sz w:val="16"/>
                <w:szCs w:val="16"/>
                <w:lang w:val="en-US"/>
              </w:rPr>
              <w:t>“NORM”</w:t>
            </w:r>
            <w:r w:rsidRPr="00143547">
              <w:rPr>
                <w:rFonts w:ascii="Verdana" w:hAnsi="Verdana" w:cs="Arial"/>
                <w:sz w:val="16"/>
                <w:szCs w:val="16"/>
                <w:lang w:val="en-US"/>
              </w:rPr>
              <w:t xml:space="preserve"> (normal)</w:t>
            </w:r>
          </w:p>
          <w:p w:rsidR="00DA18E0" w:rsidRPr="00143547" w:rsidRDefault="00DA18E0" w:rsidP="00DA18E0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DA18E0" w:rsidRDefault="00DA18E0" w:rsidP="00DA18E0">
            <w:pPr>
              <w:spacing w:after="0" w:line="240" w:lineRule="auto"/>
              <w:rPr>
                <w:rFonts w:ascii="Verdana" w:hAnsi="Verdana"/>
                <w:sz w:val="16"/>
                <w:szCs w:val="16"/>
                <w:lang w:val="en-US"/>
              </w:rPr>
            </w:pPr>
            <w:r w:rsidRPr="000D00D0">
              <w:rPr>
                <w:rFonts w:ascii="Verdana" w:hAnsi="Verdana"/>
                <w:sz w:val="16"/>
                <w:szCs w:val="16"/>
                <w:lang w:val="en-US"/>
              </w:rPr>
              <w:t>Not used - data is</w:t>
            </w:r>
          </w:p>
          <w:p w:rsidR="00DA18E0" w:rsidRPr="00143547" w:rsidRDefault="00DA18E0" w:rsidP="00DA18E0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0D00D0">
              <w:rPr>
                <w:rFonts w:ascii="Verdana" w:hAnsi="Verdana"/>
                <w:sz w:val="16"/>
                <w:szCs w:val="16"/>
                <w:lang w:val="en-US"/>
              </w:rPr>
              <w:t>accepted and ignored</w:t>
            </w:r>
          </w:p>
        </w:tc>
      </w:tr>
      <w:tr w:rsidR="009F2410" w:rsidRPr="00244821" w:rsidTr="007B6FEA">
        <w:tc>
          <w:tcPr>
            <w:tcW w:w="815" w:type="dxa"/>
            <w:shd w:val="clear" w:color="auto" w:fill="DAEEF3"/>
          </w:tcPr>
          <w:p w:rsidR="009F2410" w:rsidRPr="00244821" w:rsidRDefault="009F2410" w:rsidP="009F2410">
            <w:pPr>
              <w:spacing w:before="89" w:after="0" w:line="240" w:lineRule="auto"/>
              <w:ind w:right="-20"/>
              <w:rPr>
                <w:rFonts w:ascii="Verdana" w:hAnsi="Verdana" w:cs="Arial"/>
                <w:b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z w:val="16"/>
                <w:szCs w:val="16"/>
              </w:rPr>
              <w:t>8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827" w:type="dxa"/>
          </w:tcPr>
          <w:p w:rsidR="009F2410" w:rsidRPr="00244821" w:rsidRDefault="009F2410" w:rsidP="00DE28B6">
            <w:pPr>
              <w:spacing w:before="89"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+Se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rv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eLeve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before="89"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v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Lv</w:t>
            </w:r>
            <w:r w:rsidRPr="00244821">
              <w:rPr>
                <w:rFonts w:ascii="Verdana" w:hAnsi="Verdana" w:cs="Arial"/>
                <w:sz w:val="16"/>
                <w:szCs w:val="16"/>
              </w:rPr>
              <w:t>l&gt;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before="89"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182" w:lineRule="exact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Cho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  <w:p w:rsidR="009F2410" w:rsidRPr="00244821" w:rsidRDefault="009F2410" w:rsidP="00DE28B6">
            <w:pPr>
              <w:spacing w:after="0" w:line="182" w:lineRule="exact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EB0FCC" w:rsidP="00DE28B6">
            <w:pPr>
              <w:spacing w:before="2" w:after="0" w:line="182" w:lineRule="exact"/>
              <w:ind w:right="222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</w:tcPr>
          <w:p w:rsidR="009F2410" w:rsidRPr="00244821" w:rsidRDefault="009F2410" w:rsidP="00DE28B6">
            <w:pPr>
              <w:rPr>
                <w:rFonts w:ascii="Verdana" w:hAnsi="Verdana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gre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les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essed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before="89" w:after="0" w:line="240" w:lineRule="auto"/>
              <w:ind w:left="97" w:right="-20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</w:p>
        </w:tc>
      </w:tr>
      <w:tr w:rsidR="009F2410" w:rsidRPr="00244821" w:rsidTr="007B6FEA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before="1" w:after="0" w:line="240" w:lineRule="exact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z w:val="16"/>
                <w:szCs w:val="16"/>
              </w:rPr>
              <w:t>9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00" w:lineRule="exact"/>
              <w:rPr>
                <w:rFonts w:ascii="Verdana" w:hAnsi="Verdana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00" w:lineRule="exact"/>
              <w:rPr>
                <w:rFonts w:ascii="Verdana" w:hAnsi="Verdana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before="1" w:after="0" w:line="240" w:lineRule="exact"/>
              <w:rPr>
                <w:rFonts w:ascii="Verdana" w:hAnsi="Verdana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9F2410" w:rsidRPr="00244821" w:rsidRDefault="009F2410" w:rsidP="00DE28B6">
            <w:pPr>
              <w:spacing w:before="1" w:after="0" w:line="240" w:lineRule="exact"/>
              <w:rPr>
                <w:rFonts w:ascii="Verdana" w:hAnsi="Verdana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before="1" w:after="0" w:line="240" w:lineRule="exact"/>
              <w:rPr>
                <w:rFonts w:ascii="Verdana" w:hAnsi="Verdana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before="1" w:after="0" w:line="240" w:lineRule="exact"/>
              <w:rPr>
                <w:rFonts w:ascii="Verdana" w:hAnsi="Verdana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00" w:lineRule="exact"/>
              <w:rPr>
                <w:rFonts w:ascii="Verdana" w:hAnsi="Verdana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D42752" w:rsidRDefault="00D42752" w:rsidP="00DE28B6">
            <w:pPr>
              <w:spacing w:after="0" w:line="200" w:lineRule="exact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00" w:lineRule="exact"/>
              <w:rPr>
                <w:rFonts w:ascii="Verdana" w:hAnsi="Verdana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  <w:p w:rsidR="009F2410" w:rsidRPr="00244821" w:rsidRDefault="009F2410" w:rsidP="00DE28B6">
            <w:pPr>
              <w:spacing w:after="0" w:line="239" w:lineRule="auto"/>
              <w:ind w:left="97" w:right="79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835" w:type="dxa"/>
          </w:tcPr>
          <w:p w:rsidR="009F2410" w:rsidRPr="00244821" w:rsidRDefault="009F2410" w:rsidP="00DE28B6">
            <w:pPr>
              <w:spacing w:before="16" w:after="0" w:line="240" w:lineRule="exact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before="1" w:after="0" w:line="240" w:lineRule="auto"/>
              <w:ind w:left="95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-agree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eve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le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l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179" w:lineRule="exact"/>
              <w:ind w:left="95"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</w:p>
          <w:p w:rsidR="00D03027" w:rsidRDefault="00D03027" w:rsidP="00DE28B6">
            <w:pPr>
              <w:spacing w:before="1"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de-DE"/>
              </w:rPr>
            </w:pPr>
          </w:p>
          <w:p w:rsidR="009F2410" w:rsidRPr="00D03027" w:rsidRDefault="00D03027" w:rsidP="00DE28B6">
            <w:pPr>
              <w:spacing w:after="0" w:line="200" w:lineRule="exact"/>
              <w:rPr>
                <w:rFonts w:ascii="Verdana" w:hAnsi="Verdana"/>
                <w:b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b/>
                <w:sz w:val="16"/>
                <w:szCs w:val="16"/>
                <w:lang w:val="en-US"/>
              </w:rPr>
              <w:t xml:space="preserve">  </w:t>
            </w:r>
            <w:r w:rsidR="00DA18E0">
              <w:rPr>
                <w:rFonts w:ascii="Verdana" w:hAnsi="Verdana"/>
                <w:b/>
                <w:sz w:val="16"/>
                <w:szCs w:val="16"/>
                <w:lang w:val="en-US"/>
              </w:rPr>
              <w:t xml:space="preserve">   </w:t>
            </w:r>
            <w:r>
              <w:rPr>
                <w:rFonts w:ascii="Verdana" w:hAnsi="Verdana"/>
                <w:b/>
                <w:sz w:val="16"/>
                <w:szCs w:val="16"/>
                <w:lang w:val="en-US"/>
              </w:rPr>
              <w:t xml:space="preserve">  </w:t>
            </w:r>
            <w:r w:rsidRPr="00D03027">
              <w:rPr>
                <w:rFonts w:ascii="Verdana" w:hAnsi="Verdana"/>
                <w:b/>
                <w:sz w:val="16"/>
                <w:szCs w:val="16"/>
                <w:lang w:val="en-US"/>
              </w:rPr>
              <w:t>“</w:t>
            </w:r>
            <w:r w:rsidR="00C25EB1">
              <w:rPr>
                <w:rFonts w:ascii="Verdana" w:hAnsi="Verdana"/>
                <w:b/>
                <w:sz w:val="16"/>
                <w:szCs w:val="16"/>
                <w:lang w:val="en-US"/>
              </w:rPr>
              <w:t>SEPA</w:t>
            </w:r>
            <w:r w:rsidRPr="00D03027">
              <w:rPr>
                <w:rFonts w:ascii="Verdana" w:hAnsi="Verdana"/>
                <w:b/>
                <w:sz w:val="16"/>
                <w:szCs w:val="16"/>
                <w:lang w:val="en-US"/>
              </w:rPr>
              <w:t>”</w:t>
            </w:r>
          </w:p>
          <w:p w:rsidR="009F2410" w:rsidRPr="00244821" w:rsidRDefault="009F2410" w:rsidP="00DE28B6">
            <w:pPr>
              <w:spacing w:before="1" w:after="0" w:line="240" w:lineRule="exact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7B6FEA">
        <w:tc>
          <w:tcPr>
            <w:tcW w:w="815" w:type="dxa"/>
            <w:shd w:val="clear" w:color="auto" w:fill="DAEEF3"/>
          </w:tcPr>
          <w:p w:rsidR="009F2410" w:rsidRPr="00244821" w:rsidRDefault="009F2410" w:rsidP="009F2410">
            <w:pPr>
              <w:spacing w:before="89"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1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827" w:type="dxa"/>
          </w:tcPr>
          <w:p w:rsidR="009F2410" w:rsidRPr="00244821" w:rsidRDefault="009F2410" w:rsidP="00DE28B6">
            <w:pPr>
              <w:spacing w:before="89"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Lo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before="89"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m&gt;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before="89"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179" w:lineRule="exact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Cho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  <w:p w:rsidR="009F2410" w:rsidRPr="00244821" w:rsidRDefault="009F2410" w:rsidP="00DE28B6">
            <w:pPr>
              <w:spacing w:before="1"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nt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before="89"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</w:tcPr>
          <w:p w:rsidR="009F2410" w:rsidRPr="00244821" w:rsidRDefault="009F2410" w:rsidP="00DE28B6">
            <w:pPr>
              <w:rPr>
                <w:rFonts w:ascii="Verdana" w:hAnsi="Verdana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before="89"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9F2410" w:rsidRPr="00244821" w:rsidTr="007B6FEA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00" w:lineRule="exact"/>
              <w:rPr>
                <w:rFonts w:ascii="Verdana" w:hAnsi="Verdana"/>
                <w:sz w:val="16"/>
                <w:szCs w:val="16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2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before="5" w:after="0" w:line="110" w:lineRule="exact"/>
              <w:rPr>
                <w:rFonts w:ascii="Verdana" w:hAnsi="Verdana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00" w:lineRule="exact"/>
              <w:rPr>
                <w:rFonts w:ascii="Verdana" w:hAnsi="Verdana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00" w:lineRule="exact"/>
              <w:rPr>
                <w:rFonts w:ascii="Verdana" w:hAnsi="Verdana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00" w:lineRule="exact"/>
              <w:rPr>
                <w:rFonts w:ascii="Verdana" w:hAnsi="Verdana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00" w:lineRule="exact"/>
              <w:rPr>
                <w:rFonts w:ascii="Verdana" w:hAnsi="Verdana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9F2410" w:rsidRPr="00244821" w:rsidRDefault="009F2410" w:rsidP="00DE28B6">
            <w:pPr>
              <w:spacing w:after="0" w:line="200" w:lineRule="exact"/>
              <w:rPr>
                <w:rFonts w:ascii="Verdana" w:hAnsi="Verdana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00" w:lineRule="exact"/>
              <w:rPr>
                <w:rFonts w:ascii="Verdana" w:hAnsi="Verdana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00" w:lineRule="exact"/>
              <w:rPr>
                <w:rFonts w:ascii="Verdana" w:hAnsi="Verdana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00" w:lineRule="exact"/>
              <w:rPr>
                <w:rFonts w:ascii="Verdana" w:hAnsi="Verdana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D42752" w:rsidRDefault="00D42752" w:rsidP="00DE28B6">
            <w:pPr>
              <w:spacing w:after="0" w:line="200" w:lineRule="exact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00" w:lineRule="exact"/>
              <w:rPr>
                <w:rFonts w:ascii="Verdana" w:hAnsi="Verdana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  <w:p w:rsidR="009F2410" w:rsidRPr="00244821" w:rsidRDefault="009F2410" w:rsidP="00DE28B6">
            <w:pPr>
              <w:spacing w:after="0" w:line="200" w:lineRule="exact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168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835" w:type="dxa"/>
          </w:tcPr>
          <w:p w:rsidR="009F2410" w:rsidRPr="00244821" w:rsidRDefault="009F2410" w:rsidP="00DE28B6">
            <w:pPr>
              <w:spacing w:after="0" w:line="200" w:lineRule="exact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before="3" w:after="0" w:line="220" w:lineRule="exact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5" w:right="58"/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pub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in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</w:p>
        </w:tc>
        <w:tc>
          <w:tcPr>
            <w:tcW w:w="2268" w:type="dxa"/>
          </w:tcPr>
          <w:p w:rsidR="00655357" w:rsidRDefault="00655357" w:rsidP="00655357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Information on this level </w:t>
            </w:r>
          </w:p>
          <w:p w:rsidR="00655357" w:rsidRDefault="00655357" w:rsidP="00655357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will be used for all </w:t>
            </w:r>
          </w:p>
          <w:p w:rsidR="00655357" w:rsidRDefault="00655357" w:rsidP="00655357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payments on credit </w:t>
            </w:r>
          </w:p>
          <w:p w:rsidR="00655357" w:rsidRDefault="00655357" w:rsidP="00655357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>transaction level,</w:t>
            </w:r>
          </w:p>
          <w:p w:rsidR="00655357" w:rsidRDefault="00655357" w:rsidP="00655357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>unless 2.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>37</w:t>
            </w: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 on credit </w:t>
            </w:r>
          </w:p>
          <w:p w:rsidR="00655357" w:rsidRDefault="00655357" w:rsidP="00655357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transaction level has </w:t>
            </w:r>
          </w:p>
          <w:p w:rsidR="00655357" w:rsidRDefault="00655357" w:rsidP="00655357">
            <w:pPr>
              <w:pStyle w:val="Default"/>
              <w:rPr>
                <w:rFonts w:ascii="Verdana" w:hAnsi="Verdana" w:cs="Arial"/>
                <w:sz w:val="16"/>
                <w:szCs w:val="16"/>
                <w:highlight w:val="yellow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been used. </w:t>
            </w:r>
          </w:p>
          <w:p w:rsidR="00526F52" w:rsidRDefault="00526F52" w:rsidP="00526F52">
            <w:pPr>
              <w:spacing w:after="0" w:line="240" w:lineRule="auto"/>
              <w:ind w:left="97" w:right="-20"/>
              <w:rPr>
                <w:rFonts w:ascii="Verdana" w:hAnsi="Verdana" w:cs="Arial"/>
                <w:b/>
                <w:spacing w:val="-1"/>
                <w:sz w:val="16"/>
                <w:szCs w:val="16"/>
                <w:lang w:val="en-US"/>
              </w:rPr>
            </w:pPr>
          </w:p>
          <w:p w:rsidR="00526F52" w:rsidRDefault="00526F52" w:rsidP="00526F52">
            <w:pPr>
              <w:spacing w:after="0" w:line="240" w:lineRule="auto"/>
              <w:ind w:left="97" w:right="-20"/>
              <w:rPr>
                <w:rFonts w:ascii="Verdana" w:hAnsi="Verdana" w:cs="Arial"/>
                <w:b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b/>
                <w:spacing w:val="-1"/>
                <w:sz w:val="16"/>
                <w:szCs w:val="16"/>
                <w:lang w:val="en-US"/>
              </w:rPr>
              <w:t xml:space="preserve">         </w:t>
            </w:r>
            <w:r w:rsidRPr="00526F52">
              <w:rPr>
                <w:rFonts w:ascii="Verdana" w:hAnsi="Verdana" w:cs="Arial"/>
                <w:b/>
                <w:spacing w:val="-1"/>
                <w:sz w:val="16"/>
                <w:szCs w:val="16"/>
                <w:lang w:val="en-US"/>
              </w:rPr>
              <w:t>“IN”</w:t>
            </w:r>
          </w:p>
          <w:p w:rsidR="00655357" w:rsidRPr="00526F52" w:rsidRDefault="00655357" w:rsidP="00526F52">
            <w:pPr>
              <w:spacing w:after="0" w:line="240" w:lineRule="auto"/>
              <w:ind w:left="97" w:right="-20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</w:p>
        </w:tc>
      </w:tr>
      <w:tr w:rsidR="009F2410" w:rsidRPr="00244821" w:rsidTr="007B6FEA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00" w:lineRule="exact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4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827" w:type="dxa"/>
          </w:tcPr>
          <w:p w:rsidR="009F2410" w:rsidRPr="00244821" w:rsidRDefault="009F2410" w:rsidP="00DE28B6">
            <w:pPr>
              <w:spacing w:before="7" w:after="0" w:line="110" w:lineRule="exact"/>
              <w:rPr>
                <w:rFonts w:ascii="Verdana" w:hAnsi="Verdana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egory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urpo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before="7" w:after="0" w:line="110" w:lineRule="exact"/>
              <w:rPr>
                <w:rFonts w:ascii="Verdana" w:hAnsi="Verdana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gy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urp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before="7" w:after="0" w:line="110" w:lineRule="exact"/>
              <w:rPr>
                <w:rFonts w:ascii="Verdana" w:hAnsi="Verdana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D42752" w:rsidRDefault="00D42752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Cho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  <w:p w:rsidR="009F2410" w:rsidRPr="00244821" w:rsidRDefault="009F2410" w:rsidP="00DE28B6">
            <w:pPr>
              <w:spacing w:before="1"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before="1" w:after="0" w:line="240" w:lineRule="auto"/>
              <w:ind w:right="78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before="1" w:after="0" w:line="240" w:lineRule="auto"/>
              <w:ind w:right="78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</w:tcPr>
          <w:p w:rsidR="009F2410" w:rsidRPr="00244821" w:rsidRDefault="009F2410" w:rsidP="00DE28B6">
            <w:pPr>
              <w:spacing w:before="11" w:after="0" w:line="260" w:lineRule="exact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549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igh le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purpo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-de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egor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:rsidR="009F2410" w:rsidRPr="00244821" w:rsidRDefault="009F2410" w:rsidP="00DE28B6">
            <w:pPr>
              <w:spacing w:after="0" w:line="182" w:lineRule="exact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age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: This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iati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</w:p>
          <w:p w:rsidR="009F2410" w:rsidRPr="00244821" w:rsidRDefault="009F2410" w:rsidP="00DE28B6">
            <w:pPr>
              <w:spacing w:before="1" w:after="0" w:line="239" w:lineRule="auto"/>
              <w:ind w:left="95" w:right="161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prov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ide inf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 is l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k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ial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agent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before="7" w:after="0" w:line="110" w:lineRule="exact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00" w:lineRule="exact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00" w:lineRule="exact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00" w:lineRule="exact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00" w:lineRule="exact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7B6FEA">
        <w:tc>
          <w:tcPr>
            <w:tcW w:w="815" w:type="dxa"/>
            <w:shd w:val="clear" w:color="auto" w:fill="auto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5</w:t>
            </w:r>
          </w:p>
        </w:tc>
        <w:tc>
          <w:tcPr>
            <w:tcW w:w="569" w:type="dxa"/>
            <w:shd w:val="clear" w:color="auto" w:fill="auto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  <w:shd w:val="clear" w:color="auto" w:fill="auto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843" w:type="dxa"/>
            <w:shd w:val="clear" w:color="auto" w:fill="auto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auto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auto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  <w:shd w:val="clear" w:color="auto" w:fill="auto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141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egor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purpo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pub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egor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purpo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C57F04" w:rsidRDefault="00C57F04" w:rsidP="00C57F04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 xml:space="preserve">   </w:t>
            </w:r>
          </w:p>
          <w:p w:rsidR="00C57F04" w:rsidRPr="00C57F04" w:rsidRDefault="00C57F04" w:rsidP="00C57F04">
            <w:pPr>
              <w:spacing w:after="0" w:line="240" w:lineRule="auto"/>
              <w:rPr>
                <w:rFonts w:ascii="Verdana" w:hAnsi="Verdana" w:cs="Arial"/>
                <w:b/>
                <w:color w:val="FF0000"/>
                <w:sz w:val="16"/>
                <w:szCs w:val="16"/>
                <w:lang w:val="en-US"/>
              </w:rPr>
            </w:pPr>
            <w:r w:rsidRPr="00C57F04">
              <w:rPr>
                <w:rFonts w:ascii="Verdana" w:hAnsi="Verdana" w:cs="Arial"/>
                <w:b/>
                <w:sz w:val="16"/>
                <w:szCs w:val="16"/>
              </w:rPr>
              <w:t xml:space="preserve">     ”SUPP”</w:t>
            </w:r>
          </w:p>
          <w:p w:rsidR="009F2410" w:rsidRDefault="009F2410" w:rsidP="00C57F04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655357" w:rsidRPr="00244821" w:rsidRDefault="00655357" w:rsidP="00C57F04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7B6FEA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7</w:t>
            </w:r>
          </w:p>
        </w:tc>
        <w:tc>
          <w:tcPr>
            <w:tcW w:w="569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+Reque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nDa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843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Reqd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B6DDE8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IS</w:t>
            </w: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ind w:right="213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shd w:val="clear" w:color="auto" w:fill="B6DDE8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213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que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agen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.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</w:p>
          <w:p w:rsidR="009F2410" w:rsidRPr="00244821" w:rsidRDefault="009F2410" w:rsidP="00DE28B6">
            <w:pPr>
              <w:spacing w:after="0" w:line="240" w:lineRule="auto"/>
              <w:ind w:left="97" w:right="77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hequ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hequ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genera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k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  <w:shd w:val="clear" w:color="auto" w:fill="B6DDE8"/>
          </w:tcPr>
          <w:p w:rsidR="00655357" w:rsidRPr="00A22653" w:rsidRDefault="00655357" w:rsidP="00655357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sz w:val="16"/>
                <w:szCs w:val="16"/>
                <w:lang w:val="en-US"/>
              </w:rPr>
              <w:t>R</w:t>
            </w: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>equested execution date when the payment will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 xml:space="preserve"> </w:t>
            </w: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>be processed</w:t>
            </w:r>
            <w:r w:rsidRPr="00A61A2C">
              <w:rPr>
                <w:sz w:val="16"/>
                <w:szCs w:val="16"/>
                <w:lang w:val="en-US"/>
              </w:rPr>
              <w:t xml:space="preserve">  </w:t>
            </w:r>
          </w:p>
          <w:p w:rsidR="009F2410" w:rsidRPr="00655357" w:rsidRDefault="009F2410" w:rsidP="00DE28B6">
            <w:pPr>
              <w:spacing w:after="0" w:line="240" w:lineRule="auto"/>
              <w:ind w:left="95" w:right="222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7B6FEA">
        <w:tc>
          <w:tcPr>
            <w:tcW w:w="815" w:type="dxa"/>
            <w:shd w:val="clear" w:color="auto" w:fill="DAEEF3"/>
          </w:tcPr>
          <w:p w:rsidR="009F2410" w:rsidRPr="00655357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9 +</w:t>
            </w:r>
          </w:p>
        </w:tc>
        <w:tc>
          <w:tcPr>
            <w:tcW w:w="569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+Deb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</w:p>
        </w:tc>
        <w:tc>
          <w:tcPr>
            <w:tcW w:w="1843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B6DDE8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shd w:val="clear" w:color="auto" w:fill="B6DDE8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 mo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</w:p>
          <w:p w:rsidR="009F2410" w:rsidRPr="00244821" w:rsidRDefault="009F2410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(u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</w:rPr>
              <w:t>)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red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or</w:t>
            </w:r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2268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9F2410" w:rsidRPr="00244821" w:rsidTr="007B6FEA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140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EB0FCC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k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h is</w:t>
            </w:r>
          </w:p>
          <w:p w:rsidR="009F2410" w:rsidRPr="00244821" w:rsidRDefault="009F2410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lly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655357" w:rsidRPr="00244821" w:rsidTr="007B6FEA">
        <w:tc>
          <w:tcPr>
            <w:tcW w:w="815" w:type="dxa"/>
            <w:shd w:val="clear" w:color="auto" w:fill="DAEEF3"/>
          </w:tcPr>
          <w:p w:rsidR="00655357" w:rsidRPr="00244821" w:rsidRDefault="00655357" w:rsidP="0065535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655357" w:rsidRPr="00244821" w:rsidRDefault="00655357" w:rsidP="0065535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827" w:type="dxa"/>
          </w:tcPr>
          <w:p w:rsidR="00655357" w:rsidRPr="00244821" w:rsidRDefault="00655357" w:rsidP="0065535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+Po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ddr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</w:rPr>
              <w:t>s</w:t>
            </w:r>
          </w:p>
        </w:tc>
        <w:tc>
          <w:tcPr>
            <w:tcW w:w="1843" w:type="dxa"/>
          </w:tcPr>
          <w:p w:rsidR="00655357" w:rsidRPr="00244821" w:rsidRDefault="00655357" w:rsidP="0065535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dr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655357" w:rsidRPr="00244821" w:rsidRDefault="00655357" w:rsidP="0065535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655357" w:rsidRPr="00244821" w:rsidRDefault="00655357" w:rsidP="0065535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655357" w:rsidRPr="00244821" w:rsidRDefault="00EB0FCC" w:rsidP="00655357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655357" w:rsidRPr="00244821" w:rsidRDefault="00655357" w:rsidP="00655357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</w:p>
          <w:p w:rsidR="00655357" w:rsidRPr="00244821" w:rsidRDefault="00655357" w:rsidP="00655357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addres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655357" w:rsidRDefault="00655357" w:rsidP="0065535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Important</w:t>
            </w:r>
          </w:p>
          <w:p w:rsidR="00655357" w:rsidRDefault="00655357" w:rsidP="00655357">
            <w:pPr>
              <w:spacing w:after="0" w:line="240" w:lineRule="auto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 xml:space="preserve">Adresses: See </w:t>
            </w:r>
            <w:r>
              <w:rPr>
                <w:rFonts w:ascii="Verdana" w:hAnsi="Verdana" w:cs="Arial"/>
                <w:b/>
                <w:sz w:val="16"/>
                <w:szCs w:val="16"/>
                <w:lang w:val="en-US"/>
              </w:rPr>
              <w:t>f</w:t>
            </w:r>
          </w:p>
          <w:p w:rsidR="00655357" w:rsidRPr="00244821" w:rsidRDefault="00655357" w:rsidP="0065535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“Explanation on format usage” page 4</w:t>
            </w:r>
          </w:p>
        </w:tc>
      </w:tr>
      <w:tr w:rsidR="00655357" w:rsidRPr="00244821" w:rsidTr="007B6FEA">
        <w:tc>
          <w:tcPr>
            <w:tcW w:w="815" w:type="dxa"/>
            <w:shd w:val="clear" w:color="auto" w:fill="DAEEF3"/>
          </w:tcPr>
          <w:p w:rsidR="00655357" w:rsidRPr="00244821" w:rsidRDefault="00655357" w:rsidP="0065535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655357" w:rsidRPr="00244821" w:rsidRDefault="00655357" w:rsidP="0065535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827" w:type="dxa"/>
          </w:tcPr>
          <w:p w:rsidR="00655357" w:rsidRPr="00244821" w:rsidRDefault="00655357" w:rsidP="0065535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+Coun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</w:tc>
        <w:tc>
          <w:tcPr>
            <w:tcW w:w="1843" w:type="dxa"/>
          </w:tcPr>
          <w:p w:rsidR="00655357" w:rsidRPr="00244821" w:rsidRDefault="00655357" w:rsidP="0065535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ry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655357" w:rsidRPr="00244821" w:rsidRDefault="00655357" w:rsidP="0065535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655357" w:rsidRPr="00244821" w:rsidRDefault="00655357" w:rsidP="0065535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Coun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ryCod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655357" w:rsidRPr="00244821" w:rsidRDefault="00EB0FCC" w:rsidP="00655357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655357" w:rsidRPr="00244821" w:rsidRDefault="00655357" w:rsidP="00655357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h 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govern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655357" w:rsidRPr="00244821" w:rsidRDefault="00655357" w:rsidP="0065535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655357" w:rsidRPr="00244821" w:rsidTr="007B6FEA">
        <w:tc>
          <w:tcPr>
            <w:tcW w:w="815" w:type="dxa"/>
            <w:shd w:val="clear" w:color="auto" w:fill="DAEEF3"/>
          </w:tcPr>
          <w:p w:rsidR="00655357" w:rsidRPr="00244821" w:rsidRDefault="00655357" w:rsidP="0065535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655357" w:rsidRPr="00244821" w:rsidRDefault="00655357" w:rsidP="0065535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827" w:type="dxa"/>
          </w:tcPr>
          <w:p w:rsidR="00655357" w:rsidRPr="00244821" w:rsidRDefault="00655357" w:rsidP="0065535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655357" w:rsidRPr="00244821" w:rsidRDefault="00655357" w:rsidP="0065535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dres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z w:val="16"/>
                <w:szCs w:val="16"/>
              </w:rPr>
              <w:t>ine</w:t>
            </w:r>
          </w:p>
        </w:tc>
        <w:tc>
          <w:tcPr>
            <w:tcW w:w="1843" w:type="dxa"/>
          </w:tcPr>
          <w:p w:rsidR="00655357" w:rsidRPr="00244821" w:rsidRDefault="00655357" w:rsidP="0065535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655357" w:rsidRPr="00244821" w:rsidRDefault="00655357" w:rsidP="0065535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&lt;Ad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rL</w:t>
            </w:r>
            <w:r w:rsidRPr="00244821">
              <w:rPr>
                <w:rFonts w:ascii="Verdana" w:hAnsi="Verdana" w:cs="Arial"/>
                <w:sz w:val="16"/>
                <w:szCs w:val="16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655357" w:rsidRPr="00244821" w:rsidRDefault="00655357" w:rsidP="0065535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655357" w:rsidRPr="00244821" w:rsidRDefault="00655357" w:rsidP="0065535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7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655357" w:rsidRPr="00244821" w:rsidRDefault="00655357" w:rsidP="0065535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655357" w:rsidRPr="00244821" w:rsidRDefault="00655357" w:rsidP="0065535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70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655357" w:rsidRPr="00244821" w:rsidRDefault="00EB0FCC" w:rsidP="00655357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655357" w:rsidRPr="00244821" w:rsidRDefault="00655357" w:rsidP="00655357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</w:p>
          <w:p w:rsidR="00655357" w:rsidRPr="00244821" w:rsidRDefault="00655357" w:rsidP="00655357">
            <w:pPr>
              <w:spacing w:after="0" w:line="240" w:lineRule="auto"/>
              <w:ind w:left="109" w:right="62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addres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655357" w:rsidRDefault="00655357" w:rsidP="0065535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Important</w:t>
            </w:r>
          </w:p>
          <w:p w:rsidR="00655357" w:rsidRPr="00244821" w:rsidRDefault="00655357" w:rsidP="0065535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Adresses: See “Explanation on format usage” page 4</w:t>
            </w:r>
          </w:p>
        </w:tc>
      </w:tr>
      <w:tr w:rsidR="009F2410" w:rsidRPr="00244821" w:rsidTr="007B6FEA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827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Cho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right="65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109" w:right="65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organ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7B6FEA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rgan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Org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EB0FCC" w:rsidP="00DE28B6">
            <w:pPr>
              <w:spacing w:after="0" w:line="240" w:lineRule="auto"/>
              <w:ind w:right="153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109" w:right="153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organ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7B6FEA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827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+++++Ot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hr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EB0FCC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organ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</w:p>
          <w:p w:rsidR="009F2410" w:rsidRPr="00244821" w:rsidRDefault="009F2410" w:rsidP="00DE28B6">
            <w:pPr>
              <w:spacing w:after="0" w:line="240" w:lineRule="auto"/>
              <w:ind w:left="109" w:right="904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7B6FEA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827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EB0FCC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7B6FEA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827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++++++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</w:rPr>
              <w:t>me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Cho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EB0FCC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7B6FEA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9F2410" w:rsidRPr="00244821" w:rsidRDefault="00EB0FCC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me,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</w:p>
          <w:p w:rsidR="009F2410" w:rsidRPr="00244821" w:rsidRDefault="009F2410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pub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7B6FEA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z w:val="16"/>
                <w:szCs w:val="16"/>
              </w:rPr>
              <w:t>0 +</w:t>
            </w:r>
          </w:p>
        </w:tc>
        <w:tc>
          <w:tcPr>
            <w:tcW w:w="569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+Deb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843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B6DDE8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shd w:val="clear" w:color="auto" w:fill="B6DDE8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</w:p>
          <w:p w:rsidR="009F2410" w:rsidRPr="00244821" w:rsidRDefault="009F2410" w:rsidP="00DE28B6">
            <w:pPr>
              <w:spacing w:after="0" w:line="240" w:lineRule="auto"/>
              <w:ind w:left="109" w:right="181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h 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ill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ma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7B6FEA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827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 for IBAN or BBAN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</w:p>
          <w:p w:rsidR="009F2410" w:rsidRPr="00244821" w:rsidRDefault="009F2410" w:rsidP="00DE28B6">
            <w:pPr>
              <w:spacing w:after="0" w:line="240" w:lineRule="auto"/>
              <w:ind w:left="97" w:right="266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7B6FEA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{</w:t>
            </w:r>
            <w:r w:rsidRPr="00244821">
              <w:rPr>
                <w:rFonts w:ascii="Verdana" w:hAnsi="Verdana" w:cs="Arial"/>
                <w:sz w:val="16"/>
                <w:szCs w:val="16"/>
              </w:rPr>
              <w:t>Or</w:t>
            </w:r>
          </w:p>
        </w:tc>
        <w:tc>
          <w:tcPr>
            <w:tcW w:w="3827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</w:rPr>
              <w:t>N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&lt;I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ier</w:t>
            </w:r>
          </w:p>
        </w:tc>
        <w:tc>
          <w:tcPr>
            <w:tcW w:w="1701" w:type="dxa"/>
          </w:tcPr>
          <w:p w:rsidR="009F2410" w:rsidRDefault="009F2410" w:rsidP="00DE28B6">
            <w:pPr>
              <w:spacing w:after="0" w:line="240" w:lineRule="auto"/>
              <w:ind w:right="255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D42752" w:rsidRPr="00244821" w:rsidRDefault="00D42752" w:rsidP="00DE28B6">
            <w:pPr>
              <w:spacing w:after="0" w:line="240" w:lineRule="auto"/>
              <w:ind w:right="255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255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k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(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)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-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ier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lly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ial</w:t>
            </w:r>
          </w:p>
          <w:p w:rsidR="009F2410" w:rsidRPr="00244821" w:rsidRDefault="009F2410" w:rsidP="00DE28B6">
            <w:pPr>
              <w:spacing w:after="0" w:line="240" w:lineRule="auto"/>
              <w:ind w:left="97" w:right="94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a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 Fu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BA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</w:p>
          <w:p w:rsidR="009F2410" w:rsidRPr="00244821" w:rsidRDefault="009F2410" w:rsidP="00DE28B6">
            <w:pPr>
              <w:spacing w:after="0" w:line="240" w:lineRule="auto"/>
              <w:ind w:left="97" w:right="131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andar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1361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6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“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k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lat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ial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-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k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(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)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”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ver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199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7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-10-01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 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B060BD" w:rsidRPr="00445F06" w:rsidTr="007B6FEA">
        <w:tc>
          <w:tcPr>
            <w:tcW w:w="815" w:type="dxa"/>
            <w:shd w:val="clear" w:color="auto" w:fill="auto"/>
          </w:tcPr>
          <w:p w:rsidR="00B060BD" w:rsidRPr="00244821" w:rsidRDefault="00B060BD" w:rsidP="00B060BD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B060BD" w:rsidRPr="00244821" w:rsidRDefault="00B060BD" w:rsidP="00B060BD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B060BD" w:rsidRPr="00244821" w:rsidRDefault="00B060BD" w:rsidP="00B060B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}</w:t>
            </w:r>
          </w:p>
        </w:tc>
        <w:tc>
          <w:tcPr>
            <w:tcW w:w="3827" w:type="dxa"/>
          </w:tcPr>
          <w:p w:rsidR="00B060BD" w:rsidRPr="00244821" w:rsidRDefault="00B060BD" w:rsidP="00B060BD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B060BD" w:rsidRPr="00244821" w:rsidRDefault="00B060BD" w:rsidP="00B060BD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++++Ot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</w:p>
        </w:tc>
        <w:tc>
          <w:tcPr>
            <w:tcW w:w="1843" w:type="dxa"/>
          </w:tcPr>
          <w:p w:rsidR="00B060BD" w:rsidRPr="00244821" w:rsidRDefault="00B060BD" w:rsidP="00B060BD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B060BD" w:rsidRPr="00244821" w:rsidRDefault="00B060BD" w:rsidP="00B060BD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hr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B060BD" w:rsidRPr="00244821" w:rsidRDefault="00B060BD" w:rsidP="00B060BD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B060BD" w:rsidRPr="00244821" w:rsidRDefault="00B060BD" w:rsidP="00B060B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B060BD" w:rsidRPr="00244821" w:rsidRDefault="00B060BD" w:rsidP="00B060BD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B060BD" w:rsidRPr="00244821" w:rsidRDefault="00B060BD" w:rsidP="00B060BD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B060BD" w:rsidRPr="00244821" w:rsidRDefault="00B060BD" w:rsidP="00B060BD">
            <w:pPr>
              <w:spacing w:after="0" w:line="240" w:lineRule="auto"/>
              <w:ind w:left="97"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</w:p>
          <w:p w:rsidR="00B060BD" w:rsidRPr="00244821" w:rsidRDefault="00D42752" w:rsidP="00B060BD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B060BD" w:rsidRPr="00244821" w:rsidRDefault="00B060BD" w:rsidP="00B060BD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</w:p>
          <w:p w:rsidR="00B060BD" w:rsidRPr="00244821" w:rsidRDefault="00B060BD" w:rsidP="00B060BD">
            <w:pPr>
              <w:spacing w:after="0" w:line="240" w:lineRule="auto"/>
              <w:ind w:left="97" w:right="381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 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3F2DC7" w:rsidRDefault="003F2DC7" w:rsidP="003F2DC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D52A1D">
              <w:rPr>
                <w:rFonts w:ascii="Verdana" w:hAnsi="Verdana" w:cs="Arial"/>
                <w:sz w:val="16"/>
                <w:szCs w:val="16"/>
                <w:lang w:val="en-US"/>
              </w:rPr>
              <w:t xml:space="preserve">Reg. </w:t>
            </w:r>
            <w:r>
              <w:rPr>
                <w:rFonts w:ascii="Verdana" w:hAnsi="Verdana" w:cs="Arial"/>
                <w:sz w:val="16"/>
                <w:szCs w:val="16"/>
                <w:lang w:val="en-US"/>
              </w:rPr>
              <w:t xml:space="preserve">no. + </w:t>
            </w:r>
            <w:r w:rsidRPr="00D52A1D">
              <w:rPr>
                <w:rFonts w:ascii="Verdana" w:hAnsi="Verdana" w:cs="Arial"/>
                <w:sz w:val="16"/>
                <w:szCs w:val="16"/>
                <w:lang w:val="en-US"/>
              </w:rPr>
              <w:t>Account no.</w:t>
            </w:r>
          </w:p>
          <w:p w:rsidR="00B060BD" w:rsidRPr="00445F06" w:rsidRDefault="00D07300" w:rsidP="003F2DC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 xml:space="preserve">In DK </w:t>
            </w:r>
            <w:r w:rsidR="003F2DC7">
              <w:rPr>
                <w:rFonts w:ascii="Verdana" w:hAnsi="Verdana" w:cs="Arial"/>
                <w:sz w:val="16"/>
                <w:szCs w:val="16"/>
                <w:lang w:val="en-US"/>
              </w:rPr>
              <w:t>14 char (4+10)</w:t>
            </w:r>
          </w:p>
        </w:tc>
      </w:tr>
      <w:tr w:rsidR="00B060BD" w:rsidRPr="00244821" w:rsidTr="007B6FEA">
        <w:tc>
          <w:tcPr>
            <w:tcW w:w="815" w:type="dxa"/>
            <w:shd w:val="clear" w:color="auto" w:fill="auto"/>
          </w:tcPr>
          <w:p w:rsidR="00B060BD" w:rsidRPr="00445F06" w:rsidRDefault="00B060BD" w:rsidP="00B060BD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B060BD" w:rsidRPr="00445F06" w:rsidRDefault="00B060BD" w:rsidP="00B060BD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827" w:type="dxa"/>
          </w:tcPr>
          <w:p w:rsidR="00B060BD" w:rsidRPr="00244821" w:rsidRDefault="00B060BD" w:rsidP="00B060BD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843" w:type="dxa"/>
          </w:tcPr>
          <w:p w:rsidR="00B060BD" w:rsidRPr="00244821" w:rsidRDefault="00B060BD" w:rsidP="00B060BD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B060BD" w:rsidRPr="00244821" w:rsidRDefault="00B060BD" w:rsidP="00B060B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B060BD" w:rsidRPr="00244821" w:rsidRDefault="00B060BD" w:rsidP="00B060BD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3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4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B060BD" w:rsidRPr="00244821" w:rsidRDefault="00EB0FCC" w:rsidP="00B060BD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B060BD" w:rsidRPr="00244821" w:rsidRDefault="00B060BD" w:rsidP="00B060BD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B060BD" w:rsidRPr="00244821" w:rsidRDefault="00B060BD" w:rsidP="00B060BD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B060BD" w:rsidRPr="00244821" w:rsidTr="007B6FEA">
        <w:tc>
          <w:tcPr>
            <w:tcW w:w="815" w:type="dxa"/>
            <w:shd w:val="clear" w:color="auto" w:fill="auto"/>
          </w:tcPr>
          <w:p w:rsidR="00B060BD" w:rsidRPr="00244821" w:rsidRDefault="00B060BD" w:rsidP="00B060BD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B060BD" w:rsidRPr="00244821" w:rsidRDefault="00B060BD" w:rsidP="00B060BD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827" w:type="dxa"/>
          </w:tcPr>
          <w:p w:rsidR="00B060BD" w:rsidRPr="00244821" w:rsidRDefault="00B060BD" w:rsidP="00B060BD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843" w:type="dxa"/>
          </w:tcPr>
          <w:p w:rsidR="00B060BD" w:rsidRPr="00244821" w:rsidRDefault="00B060BD" w:rsidP="00B060BD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</w:rPr>
              <w:t>me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B060BD" w:rsidRPr="00244821" w:rsidRDefault="00B060BD" w:rsidP="00B060B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B060BD" w:rsidRPr="00244821" w:rsidRDefault="00B060BD" w:rsidP="00B060BD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Cho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  <w:p w:rsidR="00B060BD" w:rsidRPr="00244821" w:rsidRDefault="00B060BD" w:rsidP="00B060BD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B060BD" w:rsidRPr="00244821" w:rsidRDefault="00EB0FCC" w:rsidP="00B060BD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B060BD" w:rsidRPr="00244821" w:rsidRDefault="00B060BD" w:rsidP="00B060BD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me.</w:t>
            </w:r>
          </w:p>
        </w:tc>
        <w:tc>
          <w:tcPr>
            <w:tcW w:w="2268" w:type="dxa"/>
          </w:tcPr>
          <w:p w:rsidR="00B060BD" w:rsidRPr="00244821" w:rsidRDefault="00B060BD" w:rsidP="00B060BD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B060BD" w:rsidRPr="00244821" w:rsidTr="007B6FEA">
        <w:tc>
          <w:tcPr>
            <w:tcW w:w="815" w:type="dxa"/>
            <w:shd w:val="clear" w:color="auto" w:fill="auto"/>
          </w:tcPr>
          <w:p w:rsidR="00B060BD" w:rsidRPr="00244821" w:rsidRDefault="00B060BD" w:rsidP="00B060BD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B060BD" w:rsidRPr="00244821" w:rsidRDefault="00B060BD" w:rsidP="00B060BD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827" w:type="dxa"/>
          </w:tcPr>
          <w:p w:rsidR="00B060BD" w:rsidRPr="00244821" w:rsidRDefault="00B060BD" w:rsidP="00B060BD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843" w:type="dxa"/>
          </w:tcPr>
          <w:p w:rsidR="00B060BD" w:rsidRPr="00244821" w:rsidRDefault="00B060BD" w:rsidP="00B060BD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B060BD" w:rsidRPr="00244821" w:rsidRDefault="00B060BD" w:rsidP="00B060B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B060BD" w:rsidRPr="00244821" w:rsidRDefault="00B060BD" w:rsidP="00B060BD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B060BD" w:rsidRPr="00244821" w:rsidRDefault="00EB0FCC" w:rsidP="00B060BD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B060BD" w:rsidRPr="00244821" w:rsidRDefault="00B060BD" w:rsidP="00B060BD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me,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</w:p>
          <w:p w:rsidR="00B060BD" w:rsidRPr="00244821" w:rsidRDefault="00B060BD" w:rsidP="00B060BD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pub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B060BD" w:rsidRDefault="00B060BD" w:rsidP="00B060BD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B060BD" w:rsidRPr="00244821" w:rsidRDefault="00B060BD" w:rsidP="00B060BD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 xml:space="preserve">       ”BBAN”</w:t>
            </w:r>
          </w:p>
        </w:tc>
      </w:tr>
      <w:tr w:rsidR="009F2410" w:rsidRPr="00244821" w:rsidTr="007B6FEA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Curren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Curren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  <w:noWrap/>
            <w:tcMar>
              <w:left w:w="0" w:type="dxa"/>
              <w:right w:w="0" w:type="dxa"/>
            </w:tcMar>
          </w:tcPr>
          <w:p w:rsidR="009F2410" w:rsidRPr="00244821" w:rsidRDefault="00EB0FCC" w:rsidP="00EB016E">
            <w:pPr>
              <w:spacing w:after="0" w:line="240" w:lineRule="auto"/>
              <w:ind w:right="516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516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urren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B060BD" w:rsidRDefault="00B060BD" w:rsidP="00B060BD">
            <w:pPr>
              <w:spacing w:after="0" w:line="240" w:lineRule="auto"/>
              <w:ind w:left="95"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Currency code</w:t>
            </w:r>
          </w:p>
          <w:p w:rsidR="009F2410" w:rsidRPr="00244821" w:rsidRDefault="00B060BD" w:rsidP="00B060BD">
            <w:pPr>
              <w:spacing w:after="0" w:line="240" w:lineRule="auto"/>
              <w:ind w:left="95"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Debet account</w:t>
            </w:r>
          </w:p>
        </w:tc>
      </w:tr>
      <w:tr w:rsidR="009F2410" w:rsidRPr="00244821" w:rsidTr="007B6FEA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z w:val="16"/>
                <w:szCs w:val="16"/>
              </w:rPr>
              <w:t>1 +</w:t>
            </w:r>
          </w:p>
        </w:tc>
        <w:tc>
          <w:tcPr>
            <w:tcW w:w="569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+Deb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gen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843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g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B6DDE8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Fin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ial</w:t>
            </w:r>
          </w:p>
          <w:p w:rsidR="009F2410" w:rsidRPr="00244821" w:rsidRDefault="009F2410" w:rsidP="00DE28B6">
            <w:pPr>
              <w:spacing w:after="0" w:line="240" w:lineRule="auto"/>
              <w:ind w:left="97" w:right="429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ion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shd w:val="clear" w:color="auto" w:fill="B6DDE8"/>
            <w:vAlign w:val="center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299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7B6FEA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827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+Fin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ia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n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&lt;FinI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D42752" w:rsidRDefault="009F2410" w:rsidP="00DE28B6">
            <w:pPr>
              <w:spacing w:after="0" w:line="240" w:lineRule="auto"/>
              <w:ind w:right="482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</w:p>
          <w:p w:rsidR="009F2410" w:rsidRPr="00244821" w:rsidRDefault="009F2410" w:rsidP="00DE28B6">
            <w:pPr>
              <w:spacing w:after="0" w:line="240" w:lineRule="auto"/>
              <w:ind w:right="482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Required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482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a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</w:p>
          <w:p w:rsidR="009F2410" w:rsidRPr="00244821" w:rsidRDefault="009F2410" w:rsidP="00DE28B6">
            <w:pPr>
              <w:spacing w:after="0" w:line="240" w:lineRule="auto"/>
              <w:ind w:left="97" w:right="596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lly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ogn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propr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7B6FEA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827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BIC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BI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ier</w:t>
            </w:r>
          </w:p>
        </w:tc>
        <w:tc>
          <w:tcPr>
            <w:tcW w:w="1701" w:type="dxa"/>
            <w:noWrap/>
            <w:tcMar>
              <w:left w:w="0" w:type="dxa"/>
              <w:right w:w="0" w:type="dxa"/>
            </w:tcMar>
          </w:tcPr>
          <w:p w:rsidR="009F2410" w:rsidRPr="00244821" w:rsidRDefault="009F2410" w:rsidP="00DE28B6">
            <w:pPr>
              <w:spacing w:after="0" w:line="240" w:lineRule="auto"/>
              <w:ind w:right="621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9F2410" w:rsidRPr="00244821" w:rsidRDefault="003F2DC7" w:rsidP="00DE28B6">
            <w:pPr>
              <w:spacing w:after="0" w:line="240" w:lineRule="auto"/>
              <w:ind w:right="621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621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k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Code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.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Reg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</w:p>
          <w:p w:rsidR="009F2410" w:rsidRPr="00244821" w:rsidRDefault="009F2410" w:rsidP="00DE28B6">
            <w:pPr>
              <w:spacing w:after="0" w:line="240" w:lineRule="auto"/>
              <w:ind w:left="97" w:right="201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me,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lat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ver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andar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936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2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k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(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k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ing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5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ag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k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ier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)</w:t>
            </w:r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C34B99" w:rsidRPr="00244821" w:rsidTr="007B6FEA">
        <w:tc>
          <w:tcPr>
            <w:tcW w:w="815" w:type="dxa"/>
            <w:shd w:val="clear" w:color="auto" w:fill="DAEEF3"/>
          </w:tcPr>
          <w:p w:rsidR="00C34B99" w:rsidRPr="00244821" w:rsidRDefault="00C34B99" w:rsidP="00C34B99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C34B99" w:rsidRPr="00244821" w:rsidRDefault="00C34B99" w:rsidP="00C34B99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z w:val="16"/>
                <w:szCs w:val="16"/>
              </w:rPr>
              <w:t>3 +</w:t>
            </w:r>
          </w:p>
        </w:tc>
        <w:tc>
          <w:tcPr>
            <w:tcW w:w="569" w:type="dxa"/>
            <w:shd w:val="clear" w:color="auto" w:fill="B6DDE8"/>
          </w:tcPr>
          <w:p w:rsidR="00C34B99" w:rsidRPr="00244821" w:rsidRDefault="00C34B99" w:rsidP="00C34B99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  <w:shd w:val="clear" w:color="auto" w:fill="B6DDE8"/>
          </w:tcPr>
          <w:p w:rsidR="00C34B99" w:rsidRPr="00244821" w:rsidRDefault="00C34B99" w:rsidP="00C34B99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C34B99" w:rsidRPr="00244821" w:rsidRDefault="00C34B99" w:rsidP="00C34B9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+U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eDeb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</w:p>
        </w:tc>
        <w:tc>
          <w:tcPr>
            <w:tcW w:w="1843" w:type="dxa"/>
            <w:shd w:val="clear" w:color="auto" w:fill="B6DDE8"/>
          </w:tcPr>
          <w:p w:rsidR="00C34B99" w:rsidRPr="00244821" w:rsidRDefault="00C34B99" w:rsidP="00C34B99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C34B99" w:rsidRPr="00244821" w:rsidRDefault="00C34B99" w:rsidP="00C34B9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B6DDE8"/>
          </w:tcPr>
          <w:p w:rsidR="00C34B99" w:rsidRPr="00244821" w:rsidRDefault="00C34B99" w:rsidP="00C34B99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C34B99" w:rsidRPr="00244821" w:rsidRDefault="00C34B99" w:rsidP="00C34B99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B6DDE8"/>
          </w:tcPr>
          <w:p w:rsidR="00C34B99" w:rsidRPr="00244821" w:rsidRDefault="00C34B99" w:rsidP="00C34B9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  <w:p w:rsidR="00C34B99" w:rsidRPr="00244821" w:rsidRDefault="00C34B99" w:rsidP="00C34B9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  <w:p w:rsidR="00C34B99" w:rsidRPr="00244821" w:rsidRDefault="00C34B99" w:rsidP="00C34B9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  <w:shd w:val="clear" w:color="auto" w:fill="B6DDE8"/>
          </w:tcPr>
          <w:p w:rsidR="00C34B99" w:rsidRPr="00244821" w:rsidRDefault="00EB0FCC" w:rsidP="00C34B99">
            <w:pPr>
              <w:spacing w:after="0" w:line="240" w:lineRule="auto"/>
              <w:ind w:right="173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shd w:val="clear" w:color="auto" w:fill="B6DDE8"/>
            <w:vAlign w:val="center"/>
          </w:tcPr>
          <w:p w:rsidR="00C34B99" w:rsidRPr="00244821" w:rsidRDefault="00C34B99" w:rsidP="00C34B99">
            <w:pPr>
              <w:spacing w:after="0" w:line="240" w:lineRule="auto"/>
              <w:ind w:left="97" w:right="173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(u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)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  <w:shd w:val="clear" w:color="auto" w:fill="B6DDE8"/>
          </w:tcPr>
          <w:p w:rsidR="00C34B99" w:rsidRDefault="00C34B99" w:rsidP="00C34B99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sz w:val="16"/>
                <w:szCs w:val="16"/>
                <w:lang w:val="en-US"/>
              </w:rPr>
              <w:t>R6</w:t>
            </w:r>
          </w:p>
          <w:p w:rsidR="00C34B99" w:rsidRDefault="00C34B99" w:rsidP="00C34B99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Information on this level </w:t>
            </w:r>
          </w:p>
          <w:p w:rsidR="00C34B99" w:rsidRDefault="00C34B99" w:rsidP="00C34B99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will be used for all </w:t>
            </w:r>
          </w:p>
          <w:p w:rsidR="00C34B99" w:rsidRDefault="00C34B99" w:rsidP="00C34B99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payments on credit </w:t>
            </w:r>
          </w:p>
          <w:p w:rsidR="00C34B99" w:rsidRDefault="00C34B99" w:rsidP="00C34B99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>transaction level,</w:t>
            </w:r>
          </w:p>
          <w:p w:rsidR="00C34B99" w:rsidRDefault="00C34B99" w:rsidP="00C34B99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unless 2.70 on credit </w:t>
            </w:r>
          </w:p>
          <w:p w:rsidR="00C34B99" w:rsidRDefault="00C34B99" w:rsidP="00C34B99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transaction level has </w:t>
            </w:r>
          </w:p>
          <w:p w:rsidR="00C34B99" w:rsidRDefault="00C34B99" w:rsidP="00C34B99">
            <w:pPr>
              <w:pStyle w:val="Default"/>
              <w:rPr>
                <w:rFonts w:ascii="Verdana" w:hAnsi="Verdana" w:cs="Arial"/>
                <w:sz w:val="16"/>
                <w:szCs w:val="16"/>
                <w:highlight w:val="yellow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been used. </w:t>
            </w:r>
          </w:p>
          <w:p w:rsidR="00C34B99" w:rsidRPr="00244821" w:rsidRDefault="00C34B99" w:rsidP="00C34B99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highlight w:val="yellow"/>
              </w:rPr>
            </w:pPr>
          </w:p>
        </w:tc>
      </w:tr>
      <w:tr w:rsidR="00C34B99" w:rsidRPr="00244821" w:rsidTr="007B6FEA">
        <w:tc>
          <w:tcPr>
            <w:tcW w:w="815" w:type="dxa"/>
            <w:shd w:val="clear" w:color="auto" w:fill="DAEEF3"/>
          </w:tcPr>
          <w:p w:rsidR="00C34B99" w:rsidRPr="00244821" w:rsidRDefault="00C34B99" w:rsidP="00C34B99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569" w:type="dxa"/>
          </w:tcPr>
          <w:p w:rsidR="00C34B99" w:rsidRPr="00244821" w:rsidRDefault="00C34B99" w:rsidP="00C34B99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C34B99" w:rsidRPr="00244821" w:rsidRDefault="00C34B99" w:rsidP="00C34B9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843" w:type="dxa"/>
          </w:tcPr>
          <w:p w:rsidR="00C34B99" w:rsidRPr="00244821" w:rsidRDefault="00C34B99" w:rsidP="00C34B9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C34B99" w:rsidRPr="00244821" w:rsidRDefault="00C34B99" w:rsidP="00C34B99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C34B99" w:rsidRPr="00244821" w:rsidRDefault="00C34B99" w:rsidP="00C34B9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140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C34B99" w:rsidRPr="00244821" w:rsidRDefault="00EB0FCC" w:rsidP="00C34B99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C34B99" w:rsidRPr="00244821" w:rsidRDefault="00C34B99" w:rsidP="00C34B9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k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h is</w:t>
            </w:r>
          </w:p>
          <w:p w:rsidR="00C34B99" w:rsidRPr="00244821" w:rsidRDefault="00C34B99" w:rsidP="00C34B9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lly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C34B99" w:rsidRPr="00244821" w:rsidRDefault="00C34B99" w:rsidP="00C34B99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highlight w:val="yellow"/>
                <w:lang w:val="en-US"/>
              </w:rPr>
            </w:pPr>
          </w:p>
        </w:tc>
      </w:tr>
      <w:tr w:rsidR="00C34B99" w:rsidRPr="00244821" w:rsidTr="007B6FEA">
        <w:tc>
          <w:tcPr>
            <w:tcW w:w="815" w:type="dxa"/>
          </w:tcPr>
          <w:p w:rsidR="00C34B99" w:rsidRPr="00244821" w:rsidRDefault="00C34B99" w:rsidP="00C34B99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C34B99" w:rsidRPr="00244821" w:rsidRDefault="00C34B99" w:rsidP="00C34B99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827" w:type="dxa"/>
          </w:tcPr>
          <w:p w:rsidR="00C34B99" w:rsidRPr="00244821" w:rsidRDefault="00C34B99" w:rsidP="00C34B9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+Po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ddr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</w:rPr>
              <w:t>s</w:t>
            </w:r>
          </w:p>
        </w:tc>
        <w:tc>
          <w:tcPr>
            <w:tcW w:w="1843" w:type="dxa"/>
          </w:tcPr>
          <w:p w:rsidR="00C34B99" w:rsidRPr="00244821" w:rsidRDefault="00C34B99" w:rsidP="00C34B9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dr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C34B99" w:rsidRPr="00244821" w:rsidRDefault="00C34B99" w:rsidP="00C34B99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C34B99" w:rsidRPr="00244821" w:rsidRDefault="00C34B99" w:rsidP="00C34B9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C34B99" w:rsidRPr="00244821" w:rsidRDefault="00EB0FCC" w:rsidP="00C34B99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C34B99" w:rsidRPr="00244821" w:rsidRDefault="00C34B99" w:rsidP="00C34B9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4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</w:p>
          <w:p w:rsidR="00C34B99" w:rsidRPr="00244821" w:rsidRDefault="00C34B99" w:rsidP="00C34B9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addres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C34B99" w:rsidRDefault="00C34B99" w:rsidP="00C34B99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Important</w:t>
            </w:r>
          </w:p>
          <w:p w:rsidR="00C34B99" w:rsidRPr="00244821" w:rsidRDefault="00C34B99" w:rsidP="00C34B99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highlight w:val="yellow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Adresses: See “Explanation on format usage” page 4</w:t>
            </w:r>
          </w:p>
        </w:tc>
      </w:tr>
      <w:tr w:rsidR="00C34B99" w:rsidRPr="00244821" w:rsidTr="007B6FEA">
        <w:tc>
          <w:tcPr>
            <w:tcW w:w="815" w:type="dxa"/>
          </w:tcPr>
          <w:p w:rsidR="00C34B99" w:rsidRPr="00244821" w:rsidRDefault="00C34B99" w:rsidP="00C34B99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C34B99" w:rsidRPr="00244821" w:rsidRDefault="00C34B99" w:rsidP="00C34B99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827" w:type="dxa"/>
          </w:tcPr>
          <w:p w:rsidR="00C34B99" w:rsidRPr="00244821" w:rsidRDefault="00C34B99" w:rsidP="00C34B9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ree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</w:rPr>
              <w:t>me</w:t>
            </w:r>
          </w:p>
        </w:tc>
        <w:tc>
          <w:tcPr>
            <w:tcW w:w="1843" w:type="dxa"/>
          </w:tcPr>
          <w:p w:rsidR="00C34B99" w:rsidRPr="00244821" w:rsidRDefault="00C34B99" w:rsidP="00C34B9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m&gt;</w:t>
            </w:r>
          </w:p>
        </w:tc>
        <w:tc>
          <w:tcPr>
            <w:tcW w:w="709" w:type="dxa"/>
          </w:tcPr>
          <w:p w:rsidR="00C34B99" w:rsidRPr="00244821" w:rsidRDefault="00C34B99" w:rsidP="00C34B99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C34B99" w:rsidRPr="00244821" w:rsidRDefault="00C34B99" w:rsidP="00C34B9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70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C34B99" w:rsidRPr="00244821" w:rsidRDefault="00EB0FCC" w:rsidP="00C34B99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C34B99" w:rsidRPr="00244821" w:rsidRDefault="00C34B99" w:rsidP="00C34B9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 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horough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C34B99" w:rsidRPr="00244821" w:rsidRDefault="00C34B99" w:rsidP="00C34B99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C34B99" w:rsidRPr="00244821" w:rsidTr="007B6FEA">
        <w:tc>
          <w:tcPr>
            <w:tcW w:w="815" w:type="dxa"/>
          </w:tcPr>
          <w:p w:rsidR="00C34B99" w:rsidRPr="00244821" w:rsidRDefault="00C34B99" w:rsidP="00C34B99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C34B99" w:rsidRPr="00244821" w:rsidRDefault="00C34B99" w:rsidP="00C34B99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827" w:type="dxa"/>
          </w:tcPr>
          <w:p w:rsidR="00C34B99" w:rsidRPr="00244821" w:rsidRDefault="00C34B99" w:rsidP="00C34B9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</w:rPr>
              <w:t>il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gN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be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</w:p>
        </w:tc>
        <w:tc>
          <w:tcPr>
            <w:tcW w:w="1843" w:type="dxa"/>
          </w:tcPr>
          <w:p w:rsidR="00C34B99" w:rsidRPr="00244821" w:rsidRDefault="00C34B99" w:rsidP="00C34B9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dgNb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C34B99" w:rsidRPr="00244821" w:rsidRDefault="00C34B99" w:rsidP="00C34B99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C34B99" w:rsidRPr="00244821" w:rsidRDefault="00C34B99" w:rsidP="00C34B9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16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C34B99" w:rsidRPr="00244821" w:rsidRDefault="00EB0FCC" w:rsidP="00C34B99">
            <w:pPr>
              <w:spacing w:after="0" w:line="240" w:lineRule="auto"/>
              <w:ind w:right="68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C34B99" w:rsidRPr="00244821" w:rsidRDefault="00C34B99" w:rsidP="00C34B99">
            <w:pPr>
              <w:spacing w:after="0" w:line="240" w:lineRule="auto"/>
              <w:ind w:left="97" w:right="68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C34B99" w:rsidRPr="00244821" w:rsidRDefault="00C34B99" w:rsidP="00C34B99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C34B99" w:rsidRPr="00244821" w:rsidTr="007B6FEA">
        <w:tc>
          <w:tcPr>
            <w:tcW w:w="815" w:type="dxa"/>
          </w:tcPr>
          <w:p w:rsidR="00C34B99" w:rsidRPr="00244821" w:rsidRDefault="00C34B99" w:rsidP="00C34B99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C34B99" w:rsidRPr="00244821" w:rsidRDefault="00C34B99" w:rsidP="00C34B99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827" w:type="dxa"/>
          </w:tcPr>
          <w:p w:rsidR="00C34B99" w:rsidRPr="00244821" w:rsidRDefault="00C34B99" w:rsidP="00C34B99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C34B99" w:rsidRPr="00244821" w:rsidRDefault="00C34B99" w:rsidP="00C34B9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843" w:type="dxa"/>
          </w:tcPr>
          <w:p w:rsidR="00C34B99" w:rsidRPr="00244821" w:rsidRDefault="00C34B99" w:rsidP="00C34B99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C34B99" w:rsidRPr="00244821" w:rsidRDefault="00C34B99" w:rsidP="00C34B9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C34B99" w:rsidRPr="00244821" w:rsidRDefault="00C34B99" w:rsidP="00C34B99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C34B99" w:rsidRPr="00244821" w:rsidRDefault="00C34B99" w:rsidP="00C34B99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C34B99" w:rsidRPr="00244821" w:rsidRDefault="00C34B99" w:rsidP="00C34B99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C34B99" w:rsidRPr="00244821" w:rsidRDefault="00C34B99" w:rsidP="00C34B9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16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C34B99" w:rsidRPr="00244821" w:rsidRDefault="00EB0FCC" w:rsidP="00C34B99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C34B99" w:rsidRPr="00244821" w:rsidRDefault="00C34B99" w:rsidP="00C34B9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ing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grou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p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/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</w:p>
          <w:p w:rsidR="00C34B99" w:rsidRPr="00244821" w:rsidRDefault="00C34B99" w:rsidP="00C34B99">
            <w:pPr>
              <w:spacing w:after="0" w:line="240" w:lineRule="auto"/>
              <w:ind w:left="97" w:right="249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is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adde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addre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ss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il.</w:t>
            </w:r>
          </w:p>
        </w:tc>
        <w:tc>
          <w:tcPr>
            <w:tcW w:w="2268" w:type="dxa"/>
          </w:tcPr>
          <w:p w:rsidR="00C34B99" w:rsidRPr="00244821" w:rsidRDefault="00C34B99" w:rsidP="00C34B99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C34B99" w:rsidRPr="00244821" w:rsidTr="007B6FEA">
        <w:tc>
          <w:tcPr>
            <w:tcW w:w="815" w:type="dxa"/>
          </w:tcPr>
          <w:p w:rsidR="00C34B99" w:rsidRPr="00244821" w:rsidRDefault="00C34B99" w:rsidP="00C34B99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C34B99" w:rsidRPr="00244821" w:rsidRDefault="00C34B99" w:rsidP="00C34B99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827" w:type="dxa"/>
          </w:tcPr>
          <w:p w:rsidR="00C34B99" w:rsidRPr="00244821" w:rsidRDefault="00C34B99" w:rsidP="00C34B9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++++TownName</w:t>
            </w:r>
          </w:p>
        </w:tc>
        <w:tc>
          <w:tcPr>
            <w:tcW w:w="1843" w:type="dxa"/>
          </w:tcPr>
          <w:p w:rsidR="00C34B99" w:rsidRPr="00244821" w:rsidRDefault="00C34B99" w:rsidP="00C34B9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&lt;TwnNm&gt;</w:t>
            </w:r>
          </w:p>
        </w:tc>
        <w:tc>
          <w:tcPr>
            <w:tcW w:w="709" w:type="dxa"/>
          </w:tcPr>
          <w:p w:rsidR="00C34B99" w:rsidRPr="00244821" w:rsidRDefault="00C34B99" w:rsidP="00C34B99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[0..1]</w:t>
            </w:r>
          </w:p>
        </w:tc>
        <w:tc>
          <w:tcPr>
            <w:tcW w:w="1843" w:type="dxa"/>
          </w:tcPr>
          <w:p w:rsidR="00C34B99" w:rsidRPr="00244821" w:rsidRDefault="00C34B99" w:rsidP="00C34B9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Max35Text</w:t>
            </w:r>
          </w:p>
        </w:tc>
        <w:tc>
          <w:tcPr>
            <w:tcW w:w="1701" w:type="dxa"/>
            <w:noWrap/>
            <w:tcMar>
              <w:left w:w="0" w:type="dxa"/>
              <w:right w:w="0" w:type="dxa"/>
            </w:tcMar>
          </w:tcPr>
          <w:p w:rsidR="00C34B99" w:rsidRPr="00244821" w:rsidRDefault="00EB0FCC" w:rsidP="00C34B99">
            <w:pPr>
              <w:spacing w:after="0" w:line="240" w:lineRule="auto"/>
              <w:ind w:right="782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C34B99" w:rsidRPr="00244821" w:rsidRDefault="00C34B99" w:rsidP="00C34B99">
            <w:pPr>
              <w:spacing w:after="0" w:line="240" w:lineRule="auto"/>
              <w:ind w:left="97" w:right="782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Name of a built-up area, with defined boundaries, and a local government.</w:t>
            </w:r>
          </w:p>
        </w:tc>
        <w:tc>
          <w:tcPr>
            <w:tcW w:w="2268" w:type="dxa"/>
          </w:tcPr>
          <w:p w:rsidR="00C34B99" w:rsidRPr="00244821" w:rsidRDefault="00C34B99" w:rsidP="00C34B99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C34B99" w:rsidRPr="00244821" w:rsidTr="007B6FEA">
        <w:tc>
          <w:tcPr>
            <w:tcW w:w="815" w:type="dxa"/>
          </w:tcPr>
          <w:p w:rsidR="00C34B99" w:rsidRPr="00244821" w:rsidRDefault="00C34B99" w:rsidP="00C34B99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C34B99" w:rsidRPr="00244821" w:rsidRDefault="00C34B99" w:rsidP="00C34B99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827" w:type="dxa"/>
          </w:tcPr>
          <w:p w:rsidR="00C34B99" w:rsidRPr="00244821" w:rsidRDefault="00C34B99" w:rsidP="00C34B9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+Coun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</w:tc>
        <w:tc>
          <w:tcPr>
            <w:tcW w:w="1843" w:type="dxa"/>
          </w:tcPr>
          <w:p w:rsidR="00C34B99" w:rsidRPr="00244821" w:rsidRDefault="00C34B99" w:rsidP="00C34B9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ry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C34B99" w:rsidRPr="00244821" w:rsidRDefault="00C34B99" w:rsidP="00C34B99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1]</w:t>
            </w:r>
          </w:p>
        </w:tc>
        <w:tc>
          <w:tcPr>
            <w:tcW w:w="1843" w:type="dxa"/>
          </w:tcPr>
          <w:p w:rsidR="00C34B99" w:rsidRPr="00244821" w:rsidRDefault="00C34B99" w:rsidP="00C34B9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Coun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ryCod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C34B99" w:rsidRPr="00244821" w:rsidRDefault="00EB0FCC" w:rsidP="00C34B99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C34B99" w:rsidRPr="00244821" w:rsidRDefault="00C34B99" w:rsidP="00C34B9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h 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govern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C34B99" w:rsidRPr="00244821" w:rsidRDefault="00C34B99" w:rsidP="00C34B99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C34B99" w:rsidRPr="00244821" w:rsidTr="007B6FEA">
        <w:tc>
          <w:tcPr>
            <w:tcW w:w="815" w:type="dxa"/>
          </w:tcPr>
          <w:p w:rsidR="00C34B99" w:rsidRPr="00244821" w:rsidRDefault="00C34B99" w:rsidP="00C34B99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C34B99" w:rsidRPr="00244821" w:rsidRDefault="00C34B99" w:rsidP="00C34B99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827" w:type="dxa"/>
          </w:tcPr>
          <w:p w:rsidR="00C34B99" w:rsidRPr="00244821" w:rsidRDefault="00C34B99" w:rsidP="00C34B99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C34B99" w:rsidRPr="00244821" w:rsidRDefault="00C34B99" w:rsidP="00C34B9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dres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z w:val="16"/>
                <w:szCs w:val="16"/>
              </w:rPr>
              <w:t>ine</w:t>
            </w:r>
          </w:p>
        </w:tc>
        <w:tc>
          <w:tcPr>
            <w:tcW w:w="1843" w:type="dxa"/>
          </w:tcPr>
          <w:p w:rsidR="00C34B99" w:rsidRPr="00244821" w:rsidRDefault="00C34B99" w:rsidP="00C34B99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C34B99" w:rsidRPr="00244821" w:rsidRDefault="00C34B99" w:rsidP="00C34B9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&lt;Ad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rL</w:t>
            </w:r>
            <w:r w:rsidRPr="00244821">
              <w:rPr>
                <w:rFonts w:ascii="Verdana" w:hAnsi="Verdana" w:cs="Arial"/>
                <w:sz w:val="16"/>
                <w:szCs w:val="16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C34B99" w:rsidRPr="00244821" w:rsidRDefault="00C34B99" w:rsidP="00C34B99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C34B99" w:rsidRPr="00244821" w:rsidRDefault="00C34B99" w:rsidP="00C34B99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7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C34B99" w:rsidRPr="00244821" w:rsidRDefault="00C34B99" w:rsidP="00C34B99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C34B99" w:rsidRPr="00244821" w:rsidRDefault="00C34B99" w:rsidP="00C34B9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70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C34B99" w:rsidRPr="00244821" w:rsidRDefault="00EB0FCC" w:rsidP="00C34B99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C34B99" w:rsidRPr="00244821" w:rsidRDefault="00C34B99" w:rsidP="00C34B9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</w:p>
          <w:p w:rsidR="00C34B99" w:rsidRPr="00244821" w:rsidRDefault="00C34B99" w:rsidP="00C34B99">
            <w:pPr>
              <w:spacing w:after="0" w:line="240" w:lineRule="auto"/>
              <w:ind w:left="97" w:right="74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addres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C34B99" w:rsidRDefault="00C34B99" w:rsidP="00C34B99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Important</w:t>
            </w:r>
          </w:p>
          <w:p w:rsidR="00C34B99" w:rsidRPr="00244821" w:rsidRDefault="00C34B99" w:rsidP="00C34B99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Adresses: See “Explanation on format usage” page 4</w:t>
            </w:r>
          </w:p>
        </w:tc>
      </w:tr>
      <w:tr w:rsidR="009F2410" w:rsidRPr="00244821" w:rsidTr="007B6FEA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z w:val="16"/>
                <w:szCs w:val="16"/>
              </w:rPr>
              <w:t>4</w:t>
            </w:r>
          </w:p>
        </w:tc>
        <w:tc>
          <w:tcPr>
            <w:tcW w:w="569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+Charge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eare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</w:p>
        </w:tc>
        <w:tc>
          <w:tcPr>
            <w:tcW w:w="1843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Chrg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B6DDE8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  <w:shd w:val="clear" w:color="auto" w:fill="B6DDE8"/>
          </w:tcPr>
          <w:p w:rsidR="00D42752" w:rsidRDefault="00D42752" w:rsidP="00DE28B6">
            <w:pPr>
              <w:spacing w:after="0" w:line="240" w:lineRule="auto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9F2410" w:rsidRPr="00244821" w:rsidRDefault="00EB0FCC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shd w:val="clear" w:color="auto" w:fill="B6DDE8"/>
            <w:vAlign w:val="center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168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/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ill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harge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  <w:shd w:val="clear" w:color="auto" w:fill="B6DDE8"/>
          </w:tcPr>
          <w:p w:rsidR="00C34B99" w:rsidRPr="00C34B99" w:rsidRDefault="00C34B99" w:rsidP="00C34B99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C34B99">
              <w:rPr>
                <w:rFonts w:ascii="Verdana" w:hAnsi="Verdana" w:cs="Arial"/>
                <w:sz w:val="16"/>
                <w:szCs w:val="16"/>
                <w:lang w:val="en-US"/>
              </w:rPr>
              <w:t>R5</w:t>
            </w:r>
          </w:p>
          <w:p w:rsidR="00C34B99" w:rsidRDefault="00C34B99" w:rsidP="00C34B99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Information on this level </w:t>
            </w:r>
          </w:p>
          <w:p w:rsidR="00C34B99" w:rsidRDefault="00C34B99" w:rsidP="00C34B99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>will be used for all</w:t>
            </w:r>
          </w:p>
          <w:p w:rsidR="00C34B99" w:rsidRDefault="00C34B99" w:rsidP="00C34B99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payments on credit </w:t>
            </w:r>
          </w:p>
          <w:p w:rsidR="00C34B99" w:rsidRDefault="00C34B99" w:rsidP="00C34B99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>transaction level,</w:t>
            </w:r>
          </w:p>
          <w:p w:rsidR="00C34B99" w:rsidRDefault="00C34B99" w:rsidP="00C34B99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>unless 2.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>51</w:t>
            </w: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 on credit</w:t>
            </w:r>
          </w:p>
          <w:p w:rsidR="00C34B99" w:rsidRDefault="00C34B99" w:rsidP="00C34B99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transaction level has </w:t>
            </w:r>
          </w:p>
          <w:p w:rsidR="00C34B99" w:rsidRDefault="00C34B99" w:rsidP="00C34B99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been used. </w:t>
            </w:r>
          </w:p>
          <w:p w:rsidR="00C34B99" w:rsidRDefault="00C34B99" w:rsidP="00C34B99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D03027" w:rsidRDefault="00D03027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C34B99" w:rsidRDefault="00C34B99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C25EB1" w:rsidRPr="00C25EB1" w:rsidRDefault="00C25EB1" w:rsidP="00C25EB1">
            <w:pPr>
              <w:pStyle w:val="Default"/>
              <w:rPr>
                <w:rFonts w:ascii="Verdana" w:hAnsi="Verdana"/>
                <w:sz w:val="16"/>
                <w:szCs w:val="16"/>
              </w:rPr>
            </w:pPr>
            <w:r w:rsidRPr="00C25EB1">
              <w:rPr>
                <w:rFonts w:ascii="Verdana" w:hAnsi="Verdana"/>
                <w:b/>
                <w:sz w:val="16"/>
                <w:szCs w:val="16"/>
              </w:rPr>
              <w:t>”SLEV”</w:t>
            </w:r>
            <w:r w:rsidRPr="00C25EB1">
              <w:rPr>
                <w:rFonts w:ascii="Verdana" w:hAnsi="Verdana"/>
                <w:sz w:val="16"/>
                <w:szCs w:val="16"/>
              </w:rPr>
              <w:t xml:space="preserve"> FollowingServiceLevel </w:t>
            </w: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9F2410" w:rsidRPr="00244821" w:rsidTr="007B6FEA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z w:val="16"/>
                <w:szCs w:val="16"/>
              </w:rPr>
              <w:t>7</w:t>
            </w:r>
          </w:p>
        </w:tc>
        <w:tc>
          <w:tcPr>
            <w:tcW w:w="569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56DE5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+Cred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er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843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Crd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B6DDE8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shd w:val="clear" w:color="auto" w:fill="B6DDE8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prov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g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ic</w:t>
            </w:r>
          </w:p>
          <w:p w:rsidR="009F2410" w:rsidRPr="00244821" w:rsidRDefault="009F2410" w:rsidP="00DE28B6">
            <w:pPr>
              <w:spacing w:after="0" w:line="240" w:lineRule="auto"/>
              <w:ind w:left="109" w:right="192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n(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)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age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7B6FEA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z w:val="16"/>
                <w:szCs w:val="16"/>
              </w:rPr>
              <w:t>8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ent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left="97" w:right="489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right="489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489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 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.S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a</w:t>
            </w:r>
          </w:p>
          <w:p w:rsidR="009F2410" w:rsidRDefault="009F2410" w:rsidP="00DE28B6">
            <w:pPr>
              <w:spacing w:after="0" w:line="240" w:lineRule="auto"/>
              <w:ind w:left="97" w:right="682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ruc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n.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:rsidR="00D42752" w:rsidRPr="00244821" w:rsidRDefault="00D42752" w:rsidP="00DE28B6">
            <w:pPr>
              <w:spacing w:after="0" w:line="240" w:lineRule="auto"/>
              <w:ind w:left="97" w:right="682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C34B99" w:rsidRPr="00244821" w:rsidTr="007B6FEA">
        <w:tc>
          <w:tcPr>
            <w:tcW w:w="815" w:type="dxa"/>
            <w:shd w:val="clear" w:color="auto" w:fill="DAEEF3"/>
          </w:tcPr>
          <w:p w:rsidR="00C34B99" w:rsidRPr="00244821" w:rsidRDefault="00C34B99" w:rsidP="00C34B99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C34B99" w:rsidRPr="00244821" w:rsidRDefault="00C34B99" w:rsidP="00C34B99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z w:val="16"/>
                <w:szCs w:val="16"/>
              </w:rPr>
              <w:t>9</w:t>
            </w:r>
          </w:p>
        </w:tc>
        <w:tc>
          <w:tcPr>
            <w:tcW w:w="569" w:type="dxa"/>
          </w:tcPr>
          <w:p w:rsidR="00C34B99" w:rsidRPr="00244821" w:rsidRDefault="00C34B99" w:rsidP="00C34B99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C34B99" w:rsidRPr="00244821" w:rsidRDefault="00C34B99" w:rsidP="00C34B99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C34B99" w:rsidRPr="00244821" w:rsidRDefault="00C34B99" w:rsidP="00C34B9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ruc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843" w:type="dxa"/>
          </w:tcPr>
          <w:p w:rsidR="00C34B99" w:rsidRPr="00244821" w:rsidRDefault="00C34B99" w:rsidP="00C34B99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C34B99" w:rsidRPr="00244821" w:rsidRDefault="00C34B99" w:rsidP="00C34B9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C34B99" w:rsidRPr="00244821" w:rsidRDefault="00C34B99" w:rsidP="00C34B99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C34B99" w:rsidRPr="00244821" w:rsidRDefault="00C34B99" w:rsidP="00C34B99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C34B99" w:rsidRPr="00244821" w:rsidRDefault="00C34B99" w:rsidP="00C34B99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C34B99" w:rsidRPr="00244821" w:rsidRDefault="00C34B99" w:rsidP="00C34B9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C34B99" w:rsidRDefault="00C34B99" w:rsidP="00C34B99">
            <w:pPr>
              <w:spacing w:after="0" w:line="240" w:lineRule="auto"/>
              <w:ind w:left="97" w:right="506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</w:p>
          <w:p w:rsidR="00D42752" w:rsidRPr="00244821" w:rsidRDefault="00EB0FCC" w:rsidP="00D42752">
            <w:pPr>
              <w:spacing w:after="0" w:line="240" w:lineRule="auto"/>
              <w:ind w:right="506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C34B99" w:rsidRPr="00244821" w:rsidRDefault="00C34B99" w:rsidP="00C34B99">
            <w:pPr>
              <w:spacing w:after="0" w:line="240" w:lineRule="auto"/>
              <w:ind w:left="97" w:right="506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 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ing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ruc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</w:p>
          <w:p w:rsidR="00C34B99" w:rsidRPr="00244821" w:rsidRDefault="00C34B99" w:rsidP="00C34B9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ly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:rsidR="00C34B99" w:rsidRPr="00244821" w:rsidRDefault="00C34B99" w:rsidP="00C34B99">
            <w:pPr>
              <w:spacing w:after="0" w:line="240" w:lineRule="auto"/>
              <w:ind w:left="97" w:right="6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age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: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is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</w:p>
          <w:p w:rsidR="00C34B99" w:rsidRDefault="00C34B99" w:rsidP="00C34B99">
            <w:pPr>
              <w:spacing w:after="0" w:line="240" w:lineRule="auto"/>
              <w:ind w:left="97" w:right="326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ruc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.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evera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age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:rsidR="00D42752" w:rsidRPr="00244821" w:rsidRDefault="00D42752" w:rsidP="00C34B99">
            <w:pPr>
              <w:spacing w:after="0" w:line="240" w:lineRule="auto"/>
              <w:ind w:left="97" w:right="326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:rsidR="003F2DC7" w:rsidRDefault="003F2DC7" w:rsidP="003F2DC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pacing w:val="-1"/>
                <w:sz w:val="16"/>
                <w:szCs w:val="16"/>
              </w:rPr>
              <w:t>Senders account statement</w:t>
            </w:r>
          </w:p>
          <w:p w:rsidR="00C34B99" w:rsidRPr="00244821" w:rsidRDefault="00C34B99" w:rsidP="00C34B99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C34B99" w:rsidRPr="00C34B99" w:rsidTr="007B6FEA">
        <w:tc>
          <w:tcPr>
            <w:tcW w:w="815" w:type="dxa"/>
            <w:shd w:val="clear" w:color="auto" w:fill="DAEEF3"/>
          </w:tcPr>
          <w:p w:rsidR="00C34B99" w:rsidRPr="00244821" w:rsidRDefault="00C34B99" w:rsidP="00C34B99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C34B99" w:rsidRPr="00244821" w:rsidRDefault="00C34B99" w:rsidP="00C34B99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</w:t>
            </w:r>
            <w:r w:rsidRPr="00244821">
              <w:rPr>
                <w:rFonts w:ascii="Verdana" w:hAnsi="Verdana" w:cs="Arial"/>
                <w:sz w:val="16"/>
                <w:szCs w:val="16"/>
              </w:rPr>
              <w:t>0</w:t>
            </w:r>
          </w:p>
        </w:tc>
        <w:tc>
          <w:tcPr>
            <w:tcW w:w="569" w:type="dxa"/>
          </w:tcPr>
          <w:p w:rsidR="00C34B99" w:rsidRPr="00244821" w:rsidRDefault="00C34B99" w:rsidP="00C34B99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C34B99" w:rsidRPr="00244821" w:rsidRDefault="00C34B99" w:rsidP="00C34B99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C34B99" w:rsidRPr="00244821" w:rsidRDefault="00C34B99" w:rsidP="00C34B9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-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o-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843" w:type="dxa"/>
          </w:tcPr>
          <w:p w:rsidR="00C34B99" w:rsidRPr="00244821" w:rsidRDefault="00C34B99" w:rsidP="00C34B99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C34B99" w:rsidRPr="00244821" w:rsidRDefault="00C34B99" w:rsidP="00C34B9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&lt;En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ToEn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C34B99" w:rsidRPr="00244821" w:rsidRDefault="00C34B99" w:rsidP="00C34B99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C34B99" w:rsidRPr="00244821" w:rsidRDefault="00C34B99" w:rsidP="00C34B99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C34B99" w:rsidRPr="00244821" w:rsidRDefault="00C34B99" w:rsidP="00C34B99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C34B99" w:rsidRPr="00244821" w:rsidRDefault="00C34B99" w:rsidP="00C34B9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C34B99" w:rsidRPr="00244821" w:rsidRDefault="00C34B99" w:rsidP="00C34B99">
            <w:pPr>
              <w:spacing w:after="0" w:line="240" w:lineRule="auto"/>
              <w:ind w:left="97"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</w:p>
          <w:p w:rsidR="00C34B99" w:rsidRPr="00244821" w:rsidRDefault="00C34B99" w:rsidP="00C34B99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C34B99" w:rsidRPr="00244821" w:rsidRDefault="00C34B99" w:rsidP="00C34B9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ini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ing</w:t>
            </w:r>
          </w:p>
          <w:p w:rsidR="00C34B99" w:rsidRDefault="00C34B99" w:rsidP="00C34B99">
            <w:pPr>
              <w:spacing w:after="0" w:line="240" w:lineRule="auto"/>
              <w:ind w:left="97" w:right="62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 This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hanged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hroughou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ire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-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o-en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in.</w:t>
            </w:r>
          </w:p>
          <w:p w:rsidR="00D42752" w:rsidRPr="00244821" w:rsidRDefault="00D42752" w:rsidP="00C34B99">
            <w:pPr>
              <w:spacing w:after="0" w:line="240" w:lineRule="auto"/>
              <w:ind w:left="97" w:right="62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:rsidR="00C34B99" w:rsidRPr="00C34B99" w:rsidRDefault="00C34B99" w:rsidP="00C34B99">
            <w:pPr>
              <w:spacing w:after="0" w:line="240" w:lineRule="auto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C34B99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Unique for 90 days</w:t>
            </w:r>
          </w:p>
          <w:p w:rsidR="00C34B99" w:rsidRPr="00DE76DE" w:rsidRDefault="00C34B99" w:rsidP="00C34B99">
            <w:pPr>
              <w:spacing w:after="0" w:line="240" w:lineRule="auto"/>
              <w:rPr>
                <w:lang w:val="en-US"/>
              </w:rPr>
            </w:pPr>
            <w:r w:rsidRPr="00DE76DE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Validation of uniqueness will not be performed</w:t>
            </w:r>
          </w:p>
        </w:tc>
      </w:tr>
      <w:tr w:rsidR="00C34B99" w:rsidRPr="00244821" w:rsidTr="007B6FEA">
        <w:tc>
          <w:tcPr>
            <w:tcW w:w="815" w:type="dxa"/>
            <w:shd w:val="clear" w:color="auto" w:fill="DAEEF3"/>
          </w:tcPr>
          <w:p w:rsidR="00C34B99" w:rsidRPr="00244821" w:rsidRDefault="00C34B99" w:rsidP="00C34B99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</w:t>
            </w:r>
            <w:r w:rsidRPr="00244821">
              <w:rPr>
                <w:rFonts w:ascii="Verdana" w:hAnsi="Verdana" w:cs="Arial"/>
                <w:sz w:val="16"/>
                <w:szCs w:val="16"/>
              </w:rPr>
              <w:t>1</w:t>
            </w:r>
          </w:p>
        </w:tc>
        <w:tc>
          <w:tcPr>
            <w:tcW w:w="569" w:type="dxa"/>
          </w:tcPr>
          <w:p w:rsidR="00C34B99" w:rsidRPr="00244821" w:rsidRDefault="00C34B99" w:rsidP="00C34B99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C34B99" w:rsidRPr="00244821" w:rsidRDefault="00C34B99" w:rsidP="00C34B9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yp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843" w:type="dxa"/>
          </w:tcPr>
          <w:p w:rsidR="00C34B99" w:rsidRPr="00244821" w:rsidRDefault="00C34B99" w:rsidP="00C34B9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TpI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C34B99" w:rsidRPr="00244821" w:rsidRDefault="00C34B99" w:rsidP="00C34B99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C34B99" w:rsidRPr="00244821" w:rsidRDefault="00C34B99" w:rsidP="00C34B9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C34B99" w:rsidRPr="00244821" w:rsidRDefault="00EB0FCC" w:rsidP="00C34B99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C34B99" w:rsidRPr="00244821" w:rsidRDefault="00C34B99" w:rsidP="00C34B9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yp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</w:p>
          <w:p w:rsidR="00C34B99" w:rsidRPr="00244821" w:rsidRDefault="00C34B99" w:rsidP="00C34B9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2268" w:type="dxa"/>
          </w:tcPr>
          <w:p w:rsidR="00C34B99" w:rsidRPr="00A22653" w:rsidRDefault="00C34B99" w:rsidP="00C34B99">
            <w:pPr>
              <w:pStyle w:val="Default"/>
              <w:rPr>
                <w:lang w:val="en-US"/>
              </w:rPr>
            </w:pPr>
            <w:r w:rsidRPr="00427C4D">
              <w:rPr>
                <w:rFonts w:ascii="Verdana" w:hAnsi="Verdana"/>
                <w:sz w:val="16"/>
                <w:szCs w:val="16"/>
                <w:lang w:val="en-US"/>
              </w:rPr>
              <w:t xml:space="preserve">Required at either Payment or Transaction Level, but should not be present at both levels. </w:t>
            </w:r>
            <w:r w:rsidRPr="0088257F">
              <w:rPr>
                <w:rFonts w:ascii="Verdana" w:hAnsi="Verdana"/>
                <w:sz w:val="16"/>
                <w:szCs w:val="16"/>
                <w:lang w:val="en-US"/>
              </w:rPr>
              <w:t>Recommended usage is at Payment level.</w:t>
            </w:r>
          </w:p>
        </w:tc>
      </w:tr>
      <w:tr w:rsidR="009F2410" w:rsidRPr="004304F6" w:rsidTr="007B6FEA">
        <w:tc>
          <w:tcPr>
            <w:tcW w:w="815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</w:t>
            </w:r>
            <w:r w:rsidRPr="00244821">
              <w:rPr>
                <w:rFonts w:ascii="Verdana" w:hAnsi="Verdana" w:cs="Arial"/>
                <w:sz w:val="16"/>
                <w:szCs w:val="16"/>
              </w:rPr>
              <w:t>2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ruc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9F2410" w:rsidRPr="00244821" w:rsidRDefault="00EB0FCC" w:rsidP="00DE28B6">
            <w:pPr>
              <w:spacing w:after="0" w:line="240" w:lineRule="auto"/>
              <w:ind w:right="115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115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urge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por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ing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ld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k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</w:p>
          <w:p w:rsidR="009F2410" w:rsidRPr="00244821" w:rsidRDefault="009F2410" w:rsidP="00DE28B6">
            <w:pPr>
              <w:spacing w:after="0" w:line="240" w:lineRule="auto"/>
              <w:ind w:left="97" w:right="268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app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ruc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4304F6" w:rsidRPr="00D411D3" w:rsidRDefault="004304F6" w:rsidP="004304F6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D411D3">
              <w:rPr>
                <w:rFonts w:ascii="Verdana" w:hAnsi="Verdana"/>
                <w:sz w:val="16"/>
                <w:szCs w:val="16"/>
                <w:lang w:val="en-US"/>
              </w:rPr>
              <w:t xml:space="preserve">If present then value in tag 2.7 is overruled </w:t>
            </w:r>
          </w:p>
          <w:p w:rsidR="009F2410" w:rsidRPr="004304F6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7B6FEA">
        <w:tc>
          <w:tcPr>
            <w:tcW w:w="815" w:type="dxa"/>
            <w:shd w:val="clear" w:color="auto" w:fill="DAEEF3"/>
          </w:tcPr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</w:t>
            </w:r>
            <w:r w:rsidRPr="00244821">
              <w:rPr>
                <w:rFonts w:ascii="Verdana" w:hAnsi="Verdana" w:cs="Arial"/>
                <w:sz w:val="16"/>
                <w:szCs w:val="16"/>
              </w:rPr>
              <w:t>3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erv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eLeve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v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Lv</w:t>
            </w:r>
            <w:r w:rsidRPr="00244821">
              <w:rPr>
                <w:rFonts w:ascii="Verdana" w:hAnsi="Verdana" w:cs="Arial"/>
                <w:sz w:val="16"/>
                <w:szCs w:val="16"/>
              </w:rPr>
              <w:t>l&gt;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Cho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EB0FCC" w:rsidP="00DE28B6">
            <w:pPr>
              <w:spacing w:after="0" w:line="240" w:lineRule="auto"/>
              <w:ind w:right="222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222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gre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les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essed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4304F6" w:rsidTr="007B6FEA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</w:t>
            </w:r>
            <w:r w:rsidRPr="00244821">
              <w:rPr>
                <w:rFonts w:ascii="Verdana" w:hAnsi="Verdana" w:cs="Arial"/>
                <w:sz w:val="16"/>
                <w:szCs w:val="16"/>
              </w:rPr>
              <w:t>4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D42752" w:rsidRDefault="00D42752" w:rsidP="00DE28B6">
            <w:pPr>
              <w:spacing w:after="0" w:line="240" w:lineRule="auto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9F2410" w:rsidRPr="00244821" w:rsidRDefault="00EB0FCC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79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-agree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eve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le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l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4304F6" w:rsidRPr="00D411D3" w:rsidRDefault="004304F6" w:rsidP="004304F6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D411D3">
              <w:rPr>
                <w:rFonts w:ascii="Verdana" w:hAnsi="Verdana"/>
                <w:sz w:val="16"/>
                <w:szCs w:val="16"/>
                <w:lang w:val="en-US"/>
              </w:rPr>
              <w:t>If present then value in tag 2.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>8</w:t>
            </w:r>
            <w:r w:rsidRPr="00D411D3">
              <w:rPr>
                <w:rFonts w:ascii="Verdana" w:hAnsi="Verdana"/>
                <w:sz w:val="16"/>
                <w:szCs w:val="16"/>
                <w:lang w:val="en-US"/>
              </w:rPr>
              <w:t xml:space="preserve"> is overruled </w:t>
            </w:r>
          </w:p>
          <w:p w:rsidR="009F2410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4304F6" w:rsidRPr="004304F6" w:rsidRDefault="004304F6" w:rsidP="00DE28B6">
            <w:pPr>
              <w:spacing w:after="0" w:line="240" w:lineRule="auto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  <w:r w:rsidRPr="004304F6">
              <w:rPr>
                <w:rFonts w:ascii="Verdana" w:hAnsi="Verdana" w:cs="Arial"/>
                <w:b/>
                <w:sz w:val="16"/>
                <w:szCs w:val="16"/>
                <w:lang w:val="en-US"/>
              </w:rPr>
              <w:t xml:space="preserve">  </w:t>
            </w:r>
            <w:r>
              <w:rPr>
                <w:rFonts w:ascii="Verdana" w:hAnsi="Verdana" w:cs="Arial"/>
                <w:b/>
                <w:sz w:val="16"/>
                <w:szCs w:val="16"/>
                <w:lang w:val="en-US"/>
              </w:rPr>
              <w:t xml:space="preserve"> </w:t>
            </w:r>
            <w:r w:rsidRPr="004304F6">
              <w:rPr>
                <w:rFonts w:ascii="Verdana" w:hAnsi="Verdana" w:cs="Arial"/>
                <w:b/>
                <w:sz w:val="16"/>
                <w:szCs w:val="16"/>
                <w:lang w:val="en-US"/>
              </w:rPr>
              <w:t xml:space="preserve">  “SEPA”</w:t>
            </w:r>
          </w:p>
        </w:tc>
      </w:tr>
      <w:tr w:rsidR="009F2410" w:rsidRPr="00244821" w:rsidTr="007B6FEA">
        <w:tc>
          <w:tcPr>
            <w:tcW w:w="815" w:type="dxa"/>
            <w:shd w:val="clear" w:color="auto" w:fill="DAEEF3"/>
          </w:tcPr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</w:t>
            </w:r>
            <w:r w:rsidRPr="00244821">
              <w:rPr>
                <w:rFonts w:ascii="Verdana" w:hAnsi="Verdana" w:cs="Arial"/>
                <w:sz w:val="16"/>
                <w:szCs w:val="16"/>
              </w:rPr>
              <w:t>6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Lo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</w:rPr>
              <w:t>me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m&gt;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Cho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EB0FCC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9F2410" w:rsidRPr="00244821" w:rsidTr="007B6FEA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</w:t>
            </w:r>
            <w:r w:rsidRPr="00244821">
              <w:rPr>
                <w:rFonts w:ascii="Verdana" w:hAnsi="Verdana" w:cs="Arial"/>
                <w:sz w:val="16"/>
                <w:szCs w:val="16"/>
              </w:rPr>
              <w:t>7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244821" w:rsidRDefault="00244821" w:rsidP="00DE28B6">
            <w:pPr>
              <w:spacing w:after="0" w:line="240" w:lineRule="auto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9F2410" w:rsidRPr="00244821" w:rsidRDefault="003F2DC7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168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pub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in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4304F6" w:rsidRDefault="004304F6" w:rsidP="004304F6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D411D3">
              <w:rPr>
                <w:rFonts w:ascii="Verdana" w:hAnsi="Verdana"/>
                <w:sz w:val="16"/>
                <w:szCs w:val="16"/>
                <w:lang w:val="en-US"/>
              </w:rPr>
              <w:t>If present then value in</w:t>
            </w:r>
          </w:p>
          <w:p w:rsidR="004304F6" w:rsidRPr="00D411D3" w:rsidRDefault="004304F6" w:rsidP="004304F6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D411D3">
              <w:rPr>
                <w:rFonts w:ascii="Verdana" w:hAnsi="Verdana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 xml:space="preserve"> </w:t>
            </w:r>
            <w:r w:rsidRPr="00D411D3">
              <w:rPr>
                <w:rFonts w:ascii="Verdana" w:hAnsi="Verdana"/>
                <w:sz w:val="16"/>
                <w:szCs w:val="16"/>
                <w:lang w:val="en-US"/>
              </w:rPr>
              <w:t>tag 2.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>12</w:t>
            </w:r>
            <w:r w:rsidRPr="00D411D3">
              <w:rPr>
                <w:rFonts w:ascii="Verdana" w:hAnsi="Verdana"/>
                <w:sz w:val="16"/>
                <w:szCs w:val="16"/>
                <w:lang w:val="en-US"/>
              </w:rPr>
              <w:t xml:space="preserve"> is overruled </w:t>
            </w:r>
          </w:p>
          <w:p w:rsidR="004304F6" w:rsidRDefault="004304F6" w:rsidP="004304F6">
            <w:pPr>
              <w:spacing w:before="1" w:after="0" w:line="240" w:lineRule="auto"/>
              <w:ind w:left="95" w:right="-20"/>
              <w:rPr>
                <w:rFonts w:ascii="Verdana" w:hAnsi="Verdana" w:cs="Arial"/>
                <w:b/>
                <w:spacing w:val="1"/>
                <w:sz w:val="16"/>
                <w:szCs w:val="16"/>
                <w:lang w:val="en-US"/>
              </w:rPr>
            </w:pPr>
          </w:p>
          <w:p w:rsidR="004304F6" w:rsidRPr="008624C6" w:rsidRDefault="004304F6" w:rsidP="004304F6">
            <w:pPr>
              <w:spacing w:before="1" w:after="0" w:line="240" w:lineRule="auto"/>
              <w:ind w:left="95" w:right="-20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  <w:r w:rsidRPr="008624C6">
              <w:rPr>
                <w:rFonts w:ascii="Verdana" w:hAnsi="Verdana" w:cs="Arial"/>
                <w:b/>
                <w:spacing w:val="1"/>
                <w:sz w:val="16"/>
                <w:szCs w:val="16"/>
                <w:lang w:val="en-US"/>
              </w:rPr>
              <w:t>I</w:t>
            </w:r>
            <w:r w:rsidRPr="008624C6">
              <w:rPr>
                <w:rFonts w:ascii="Verdana" w:hAnsi="Verdana" w:cs="Arial"/>
                <w:b/>
                <w:sz w:val="16"/>
                <w:szCs w:val="16"/>
                <w:lang w:val="en-US"/>
              </w:rPr>
              <w:t xml:space="preserve">N </w:t>
            </w:r>
          </w:p>
          <w:p w:rsidR="004304F6" w:rsidRDefault="004304F6" w:rsidP="004304F6">
            <w:pPr>
              <w:spacing w:before="1" w:after="0" w:line="240" w:lineRule="auto"/>
              <w:ind w:left="95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(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ign</w:t>
            </w:r>
            <w:r>
              <w:rPr>
                <w:rFonts w:ascii="Verdana" w:hAnsi="Verdana" w:cs="Arial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)</w:t>
            </w:r>
            <w:r>
              <w:rPr>
                <w:rFonts w:ascii="Verdana" w:hAnsi="Verdana" w:cs="Arial"/>
                <w:sz w:val="16"/>
                <w:szCs w:val="16"/>
                <w:lang w:val="en-US"/>
              </w:rPr>
              <w:t xml:space="preserve"> </w:t>
            </w:r>
          </w:p>
          <w:p w:rsidR="009F2410" w:rsidRPr="00244821" w:rsidRDefault="009F2410" w:rsidP="004304F6">
            <w:pPr>
              <w:spacing w:before="1" w:after="0" w:line="240" w:lineRule="auto"/>
              <w:ind w:left="95" w:right="651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9F2410" w:rsidRPr="00244821" w:rsidTr="007B6FEA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</w:t>
            </w:r>
            <w:r w:rsidRPr="00244821">
              <w:rPr>
                <w:rFonts w:ascii="Verdana" w:hAnsi="Verdana" w:cs="Arial"/>
                <w:sz w:val="16"/>
                <w:szCs w:val="16"/>
              </w:rPr>
              <w:t>9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egory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urpo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gy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urp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Cho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D42752" w:rsidRDefault="00D42752" w:rsidP="00DE28B6">
            <w:pPr>
              <w:spacing w:after="0" w:line="240" w:lineRule="auto"/>
              <w:ind w:right="549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9F2410" w:rsidRPr="00244821" w:rsidRDefault="00EB0FCC" w:rsidP="00DE28B6">
            <w:pPr>
              <w:spacing w:after="0" w:line="240" w:lineRule="auto"/>
              <w:ind w:right="549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549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igh le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purpo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-de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egor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:rsidR="009F2410" w:rsidRPr="00244821" w:rsidRDefault="009F2410" w:rsidP="00DE28B6">
            <w:pPr>
              <w:spacing w:after="0" w:line="240" w:lineRule="auto"/>
              <w:ind w:left="97" w:right="78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age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: This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iati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prov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ide inf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.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 is l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k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ial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agent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ind w:left="95" w:right="243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7B6FEA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4</w:t>
            </w:r>
            <w:r w:rsidRPr="00244821">
              <w:rPr>
                <w:rFonts w:ascii="Verdana" w:hAnsi="Verdana" w:cs="Arial"/>
                <w:sz w:val="16"/>
                <w:szCs w:val="16"/>
              </w:rPr>
              <w:t>0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D42752" w:rsidRDefault="00D42752" w:rsidP="00DE28B6">
            <w:pPr>
              <w:spacing w:after="0" w:line="240" w:lineRule="auto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9F2410" w:rsidRPr="00244821" w:rsidRDefault="00EB0FCC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144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egor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purpo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pub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egor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purpo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3F2DC7" w:rsidRDefault="003F2DC7" w:rsidP="003F2DC7">
            <w:pPr>
              <w:spacing w:after="0" w:line="240" w:lineRule="auto"/>
              <w:ind w:right="-20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</w:p>
          <w:p w:rsidR="003F2DC7" w:rsidRDefault="003F2DC7" w:rsidP="003F2DC7">
            <w:pPr>
              <w:spacing w:after="0" w:line="240" w:lineRule="auto"/>
              <w:ind w:right="-20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</w:p>
          <w:p w:rsidR="003F2DC7" w:rsidRPr="009A7B53" w:rsidRDefault="003F2DC7" w:rsidP="003F2DC7">
            <w:pPr>
              <w:spacing w:after="0" w:line="240" w:lineRule="auto"/>
              <w:ind w:right="-20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b/>
                <w:sz w:val="16"/>
                <w:szCs w:val="16"/>
                <w:lang w:val="en-US"/>
              </w:rPr>
              <w:t xml:space="preserve">   “</w:t>
            </w:r>
            <w:r w:rsidRPr="009A7B53">
              <w:rPr>
                <w:rFonts w:ascii="Verdana" w:hAnsi="Verdana" w:cs="Arial"/>
                <w:b/>
                <w:sz w:val="16"/>
                <w:szCs w:val="16"/>
                <w:lang w:val="en-US"/>
              </w:rPr>
              <w:t>SUPP</w:t>
            </w:r>
            <w:r>
              <w:rPr>
                <w:rFonts w:ascii="Verdana" w:hAnsi="Verdana" w:cs="Arial"/>
                <w:b/>
                <w:sz w:val="16"/>
                <w:szCs w:val="16"/>
                <w:lang w:val="en-US"/>
              </w:rPr>
              <w:t>”</w:t>
            </w:r>
          </w:p>
          <w:p w:rsidR="009F2410" w:rsidRPr="00244821" w:rsidRDefault="009F2410" w:rsidP="00E70B8D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7B6FEA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4</w:t>
            </w:r>
            <w:r w:rsidRPr="00244821">
              <w:rPr>
                <w:rFonts w:ascii="Verdana" w:hAnsi="Verdana" w:cs="Arial"/>
                <w:sz w:val="16"/>
                <w:szCs w:val="16"/>
              </w:rPr>
              <w:t>2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536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Cho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</w:p>
          <w:p w:rsidR="009F2410" w:rsidRPr="00244821" w:rsidRDefault="009F2410" w:rsidP="00DE28B6">
            <w:pPr>
              <w:spacing w:after="0" w:line="240" w:lineRule="auto"/>
              <w:ind w:left="97" w:right="97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deduc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harge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urrenc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ordere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iating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highlight w:val="yellow"/>
                <w:lang w:val="en-US"/>
              </w:rPr>
            </w:pPr>
          </w:p>
        </w:tc>
      </w:tr>
      <w:tr w:rsidR="00E70B8D" w:rsidRPr="00244821" w:rsidTr="007B6FEA">
        <w:tc>
          <w:tcPr>
            <w:tcW w:w="815" w:type="dxa"/>
            <w:shd w:val="clear" w:color="auto" w:fill="DAEEF3"/>
          </w:tcPr>
          <w:p w:rsidR="00E70B8D" w:rsidRPr="00244821" w:rsidRDefault="00E70B8D" w:rsidP="00E70B8D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E70B8D" w:rsidRPr="00244821" w:rsidRDefault="00E70B8D" w:rsidP="00E70B8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4</w:t>
            </w:r>
            <w:r w:rsidRPr="00244821">
              <w:rPr>
                <w:rFonts w:ascii="Verdana" w:hAnsi="Verdana" w:cs="Arial"/>
                <w:sz w:val="16"/>
                <w:szCs w:val="16"/>
              </w:rPr>
              <w:t>3</w:t>
            </w:r>
          </w:p>
        </w:tc>
        <w:tc>
          <w:tcPr>
            <w:tcW w:w="569" w:type="dxa"/>
          </w:tcPr>
          <w:p w:rsidR="00E70B8D" w:rsidRPr="00244821" w:rsidRDefault="00E70B8D" w:rsidP="00E70B8D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E70B8D" w:rsidRPr="00244821" w:rsidRDefault="00E70B8D" w:rsidP="00E70B8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{</w:t>
            </w:r>
            <w:r w:rsidRPr="00244821">
              <w:rPr>
                <w:rFonts w:ascii="Verdana" w:hAnsi="Verdana" w:cs="Arial"/>
                <w:sz w:val="16"/>
                <w:szCs w:val="16"/>
              </w:rPr>
              <w:t>Or</w:t>
            </w:r>
          </w:p>
        </w:tc>
        <w:tc>
          <w:tcPr>
            <w:tcW w:w="3827" w:type="dxa"/>
          </w:tcPr>
          <w:p w:rsidR="00E70B8D" w:rsidRPr="00244821" w:rsidRDefault="00E70B8D" w:rsidP="00E70B8D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E70B8D" w:rsidRPr="00244821" w:rsidRDefault="00E70B8D" w:rsidP="00E70B8D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ruc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843" w:type="dxa"/>
          </w:tcPr>
          <w:p w:rsidR="00E70B8D" w:rsidRPr="00244821" w:rsidRDefault="00E70B8D" w:rsidP="00E70B8D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E70B8D" w:rsidRPr="00244821" w:rsidRDefault="00E70B8D" w:rsidP="00E70B8D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E70B8D" w:rsidRPr="00244821" w:rsidRDefault="00E70B8D" w:rsidP="00E70B8D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E70B8D" w:rsidRPr="00244821" w:rsidRDefault="00E70B8D" w:rsidP="00E70B8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E70B8D" w:rsidRPr="00244821" w:rsidRDefault="00E70B8D" w:rsidP="00E70B8D">
            <w:pPr>
              <w:spacing w:after="0" w:line="240" w:lineRule="auto"/>
              <w:ind w:left="97" w:right="64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ve</w:t>
            </w: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rH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or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C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urren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u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nt</w:t>
            </w:r>
          </w:p>
        </w:tc>
        <w:tc>
          <w:tcPr>
            <w:tcW w:w="1701" w:type="dxa"/>
          </w:tcPr>
          <w:p w:rsidR="00E70B8D" w:rsidRDefault="00E70B8D" w:rsidP="00E70B8D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D42752" w:rsidRPr="00244821" w:rsidRDefault="00D42752" w:rsidP="00E70B8D">
            <w:pPr>
              <w:spacing w:after="0" w:line="240" w:lineRule="auto"/>
              <w:ind w:right="-20"/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E70B8D" w:rsidRPr="00244821" w:rsidRDefault="00E70B8D" w:rsidP="00E70B8D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</w:p>
          <w:p w:rsidR="00E70B8D" w:rsidRPr="00244821" w:rsidRDefault="00E70B8D" w:rsidP="00E70B8D">
            <w:pPr>
              <w:spacing w:after="0" w:line="240" w:lineRule="auto"/>
              <w:ind w:left="97" w:right="108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deduc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harge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urrenc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ordere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iating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E70B8D" w:rsidRPr="005C1D22" w:rsidRDefault="00E70B8D" w:rsidP="00E70B8D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5C1D22">
              <w:rPr>
                <w:rFonts w:ascii="Verdana" w:hAnsi="Verdana" w:cs="Arial"/>
                <w:sz w:val="16"/>
                <w:szCs w:val="16"/>
                <w:lang w:val="en-US"/>
              </w:rPr>
              <w:t>Important:</w:t>
            </w:r>
          </w:p>
          <w:p w:rsidR="00E70B8D" w:rsidRPr="005C1D22" w:rsidRDefault="00E70B8D" w:rsidP="00E70B8D">
            <w:pPr>
              <w:pStyle w:val="Default"/>
              <w:rPr>
                <w:rFonts w:ascii="Verdana" w:hAnsi="Verdana"/>
                <w:sz w:val="16"/>
                <w:szCs w:val="16"/>
              </w:rPr>
            </w:pPr>
            <w:r w:rsidRPr="005C1D22">
              <w:rPr>
                <w:rFonts w:ascii="Verdana" w:hAnsi="Verdana"/>
                <w:sz w:val="16"/>
                <w:szCs w:val="16"/>
              </w:rPr>
              <w:t xml:space="preserve">&lt;InstdAmt Ccy="AAA"&gt; </w:t>
            </w:r>
          </w:p>
          <w:p w:rsidR="00E70B8D" w:rsidRPr="005C1D22" w:rsidRDefault="00E70B8D" w:rsidP="00E70B8D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E70B8D" w:rsidRPr="00244821" w:rsidTr="007B6FEA">
        <w:tc>
          <w:tcPr>
            <w:tcW w:w="815" w:type="dxa"/>
          </w:tcPr>
          <w:p w:rsidR="00E70B8D" w:rsidRPr="00244821" w:rsidRDefault="00E70B8D" w:rsidP="00E70B8D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E70B8D" w:rsidRPr="00244821" w:rsidRDefault="00E70B8D" w:rsidP="00E70B8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4</w:t>
            </w:r>
            <w:r w:rsidRPr="00244821">
              <w:rPr>
                <w:rFonts w:ascii="Verdana" w:hAnsi="Verdana" w:cs="Arial"/>
                <w:sz w:val="16"/>
                <w:szCs w:val="16"/>
              </w:rPr>
              <w:t>4</w:t>
            </w:r>
          </w:p>
        </w:tc>
        <w:tc>
          <w:tcPr>
            <w:tcW w:w="569" w:type="dxa"/>
          </w:tcPr>
          <w:p w:rsidR="00E70B8D" w:rsidRPr="00244821" w:rsidRDefault="00E70B8D" w:rsidP="00E70B8D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E70B8D" w:rsidRPr="00244821" w:rsidRDefault="00E70B8D" w:rsidP="00E70B8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}</w:t>
            </w:r>
          </w:p>
        </w:tc>
        <w:tc>
          <w:tcPr>
            <w:tcW w:w="3827" w:type="dxa"/>
          </w:tcPr>
          <w:p w:rsidR="00E70B8D" w:rsidRPr="00244821" w:rsidRDefault="00E70B8D" w:rsidP="00E70B8D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E70B8D" w:rsidRPr="00244821" w:rsidRDefault="00E70B8D" w:rsidP="00E70B8D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qu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va</w:t>
            </w:r>
            <w:r w:rsidRPr="00244821">
              <w:rPr>
                <w:rFonts w:ascii="Verdana" w:hAnsi="Verdana" w:cs="Arial"/>
                <w:sz w:val="16"/>
                <w:szCs w:val="16"/>
              </w:rPr>
              <w:t>le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</w:rPr>
              <w:t>mo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843" w:type="dxa"/>
          </w:tcPr>
          <w:p w:rsidR="00E70B8D" w:rsidRPr="00244821" w:rsidRDefault="00E70B8D" w:rsidP="00E70B8D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E70B8D" w:rsidRPr="00244821" w:rsidRDefault="00E70B8D" w:rsidP="00E70B8D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&lt;Eq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v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E70B8D" w:rsidRPr="00244821" w:rsidRDefault="00E70B8D" w:rsidP="00E70B8D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E70B8D" w:rsidRPr="00244821" w:rsidRDefault="00E70B8D" w:rsidP="00E70B8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E70B8D" w:rsidRPr="00244821" w:rsidRDefault="00E70B8D" w:rsidP="00E70B8D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E70B8D" w:rsidRPr="00244821" w:rsidRDefault="00E70B8D" w:rsidP="00E70B8D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E70B8D" w:rsidRDefault="00E70B8D" w:rsidP="00E70B8D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D42752" w:rsidRPr="00244821" w:rsidRDefault="00D42752" w:rsidP="00E70B8D">
            <w:pPr>
              <w:spacing w:after="0" w:line="240" w:lineRule="auto"/>
              <w:ind w:right="-20"/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E70B8D" w:rsidRPr="00244821" w:rsidRDefault="00E70B8D" w:rsidP="00E70B8D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</w:p>
          <w:p w:rsidR="00E70B8D" w:rsidRPr="00244821" w:rsidRDefault="00E70B8D" w:rsidP="00E70B8D">
            <w:pPr>
              <w:spacing w:after="0" w:line="240" w:lineRule="auto"/>
              <w:ind w:left="97" w:right="2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dedu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harge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in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urrenc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r’s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ferre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into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urren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E70B8D" w:rsidRPr="00244821" w:rsidRDefault="00E70B8D" w:rsidP="00E70B8D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highlight w:val="yellow"/>
                <w:lang w:val="en-US"/>
              </w:rPr>
            </w:pPr>
          </w:p>
          <w:p w:rsidR="00E70B8D" w:rsidRPr="00244821" w:rsidRDefault="00E70B8D" w:rsidP="00E70B8D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highlight w:val="yellow"/>
                <w:lang w:val="en-US"/>
              </w:rPr>
            </w:pPr>
          </w:p>
          <w:p w:rsidR="00E70B8D" w:rsidRPr="00244821" w:rsidRDefault="00E70B8D" w:rsidP="00E70B8D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highlight w:val="yellow"/>
                <w:lang w:val="en-US"/>
              </w:rPr>
            </w:pPr>
          </w:p>
        </w:tc>
      </w:tr>
      <w:tr w:rsidR="00E70B8D" w:rsidRPr="00244821" w:rsidTr="007B6FEA">
        <w:tc>
          <w:tcPr>
            <w:tcW w:w="815" w:type="dxa"/>
          </w:tcPr>
          <w:p w:rsidR="00E70B8D" w:rsidRPr="00244821" w:rsidRDefault="00E70B8D" w:rsidP="00E70B8D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E70B8D" w:rsidRPr="00244821" w:rsidRDefault="00E70B8D" w:rsidP="00E70B8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4</w:t>
            </w:r>
            <w:r w:rsidRPr="00244821">
              <w:rPr>
                <w:rFonts w:ascii="Verdana" w:hAnsi="Verdana" w:cs="Arial"/>
                <w:sz w:val="16"/>
                <w:szCs w:val="16"/>
              </w:rPr>
              <w:t>5</w:t>
            </w:r>
          </w:p>
        </w:tc>
        <w:tc>
          <w:tcPr>
            <w:tcW w:w="569" w:type="dxa"/>
          </w:tcPr>
          <w:p w:rsidR="00E70B8D" w:rsidRPr="00244821" w:rsidRDefault="00E70B8D" w:rsidP="00E70B8D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E70B8D" w:rsidRPr="00244821" w:rsidRDefault="00E70B8D" w:rsidP="00E70B8D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E70B8D" w:rsidRPr="00244821" w:rsidRDefault="00E70B8D" w:rsidP="00E70B8D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843" w:type="dxa"/>
          </w:tcPr>
          <w:p w:rsidR="00E70B8D" w:rsidRPr="00244821" w:rsidRDefault="00E70B8D" w:rsidP="00E70B8D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E70B8D" w:rsidRPr="00244821" w:rsidRDefault="00E70B8D" w:rsidP="00E70B8D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E70B8D" w:rsidRPr="00244821" w:rsidRDefault="00E70B8D" w:rsidP="00E70B8D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E70B8D" w:rsidRPr="00244821" w:rsidRDefault="00E70B8D" w:rsidP="00E70B8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E70B8D" w:rsidRPr="00244821" w:rsidRDefault="00E70B8D" w:rsidP="00E70B8D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E70B8D" w:rsidRPr="00244821" w:rsidRDefault="00E70B8D" w:rsidP="00E70B8D">
            <w:pPr>
              <w:spacing w:after="0" w:line="240" w:lineRule="auto"/>
              <w:ind w:left="97" w:right="64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ve</w:t>
            </w: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rH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or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C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urren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u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nt</w:t>
            </w:r>
          </w:p>
        </w:tc>
        <w:tc>
          <w:tcPr>
            <w:tcW w:w="1701" w:type="dxa"/>
          </w:tcPr>
          <w:p w:rsidR="00E70B8D" w:rsidRPr="00244821" w:rsidRDefault="00E70B8D" w:rsidP="00E70B8D">
            <w:pPr>
              <w:spacing w:after="0" w:line="240" w:lineRule="auto"/>
              <w:ind w:right="-20"/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</w:pPr>
          </w:p>
          <w:p w:rsidR="00E70B8D" w:rsidRPr="00244821" w:rsidRDefault="00EB0FCC" w:rsidP="00E70B8D">
            <w:pPr>
              <w:spacing w:after="0" w:line="240" w:lineRule="auto"/>
              <w:ind w:right="-20"/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E70B8D" w:rsidRPr="00244821" w:rsidRDefault="00E70B8D" w:rsidP="00E70B8D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</w:p>
          <w:p w:rsidR="00E70B8D" w:rsidRPr="00244821" w:rsidRDefault="00E70B8D" w:rsidP="00E70B8D">
            <w:pPr>
              <w:spacing w:after="0" w:line="240" w:lineRule="auto"/>
              <w:ind w:left="97" w:right="354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deduc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harge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urrenc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r’s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ferre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urren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E70B8D" w:rsidRPr="00244821" w:rsidRDefault="00E70B8D" w:rsidP="00E70B8D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highlight w:val="yellow"/>
                <w:lang w:val="en-US"/>
              </w:rPr>
            </w:pPr>
          </w:p>
          <w:p w:rsidR="00E70B8D" w:rsidRPr="00244821" w:rsidRDefault="00E70B8D" w:rsidP="00E70B8D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highlight w:val="yellow"/>
              </w:rPr>
            </w:pPr>
            <w:r w:rsidRPr="00384C1C">
              <w:rPr>
                <w:rFonts w:ascii="Verdana" w:hAnsi="Verdana" w:cs="Arial"/>
                <w:sz w:val="16"/>
                <w:szCs w:val="16"/>
              </w:rPr>
              <w:t xml:space="preserve">2.45 + 2.46 </w:t>
            </w:r>
            <w:r>
              <w:rPr>
                <w:rFonts w:ascii="Verdana" w:hAnsi="Verdana" w:cs="Arial"/>
                <w:sz w:val="16"/>
                <w:szCs w:val="16"/>
              </w:rPr>
              <w:t>are</w:t>
            </w:r>
            <w:r w:rsidRPr="00384C1C">
              <w:rPr>
                <w:rFonts w:ascii="Verdana" w:hAnsi="Verdana" w:cs="Arial"/>
                <w:sz w:val="16"/>
                <w:szCs w:val="16"/>
              </w:rPr>
              <w:t xml:space="preserve"> used for exchange</w:t>
            </w:r>
          </w:p>
        </w:tc>
      </w:tr>
      <w:tr w:rsidR="009F2410" w:rsidRPr="00244821" w:rsidTr="007B6FEA">
        <w:tc>
          <w:tcPr>
            <w:tcW w:w="815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4</w:t>
            </w:r>
            <w:r w:rsidRPr="00244821">
              <w:rPr>
                <w:rFonts w:ascii="Verdana" w:hAnsi="Verdana" w:cs="Arial"/>
                <w:sz w:val="16"/>
                <w:szCs w:val="16"/>
              </w:rPr>
              <w:t>6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Curren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rans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</w:rPr>
              <w:t>OfT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Curren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right="126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9F2410" w:rsidRPr="00244821" w:rsidRDefault="00EB0FCC" w:rsidP="00DE28B6">
            <w:pPr>
              <w:spacing w:after="0" w:line="240" w:lineRule="auto"/>
              <w:ind w:right="126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126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urren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rans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is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urren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</w:p>
          <w:p w:rsidR="009F2410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</w:t>
            </w:r>
            <w:r w:rsidRPr="00244821">
              <w:rPr>
                <w:rFonts w:ascii="Verdana" w:hAnsi="Verdana" w:cs="Arial"/>
                <w:sz w:val="16"/>
                <w:szCs w:val="16"/>
              </w:rPr>
              <w:t>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’</w:t>
            </w:r>
            <w:r w:rsidRPr="00244821">
              <w:rPr>
                <w:rFonts w:ascii="Verdana" w:hAnsi="Verdana" w:cs="Arial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  <w:p w:rsidR="00D42752" w:rsidRPr="00244821" w:rsidRDefault="00D42752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highlight w:val="yellow"/>
              </w:rPr>
            </w:pPr>
          </w:p>
        </w:tc>
      </w:tr>
      <w:tr w:rsidR="009F2410" w:rsidRPr="0043059F" w:rsidTr="007B6FEA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5</w:t>
            </w:r>
            <w:r w:rsidRPr="00244821">
              <w:rPr>
                <w:rFonts w:ascii="Verdana" w:hAnsi="Verdana" w:cs="Arial"/>
                <w:sz w:val="16"/>
                <w:szCs w:val="16"/>
              </w:rPr>
              <w:t>1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Charge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eare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Chrg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EB0FCC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168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/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ill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harge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E70B8D" w:rsidRDefault="00E70B8D" w:rsidP="00E70B8D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R5</w:t>
            </w:r>
          </w:p>
          <w:p w:rsidR="00E70B8D" w:rsidRDefault="00E70B8D" w:rsidP="00E70B8D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D411D3">
              <w:rPr>
                <w:rFonts w:ascii="Verdana" w:hAnsi="Verdana" w:cs="Arial"/>
                <w:sz w:val="16"/>
                <w:szCs w:val="16"/>
                <w:lang w:val="en-US"/>
              </w:rPr>
              <w:t>This will overwrite 2.24</w:t>
            </w:r>
          </w:p>
          <w:p w:rsidR="00E70B8D" w:rsidRPr="00D411D3" w:rsidRDefault="00E70B8D" w:rsidP="00E70B8D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C25EB1" w:rsidRDefault="00E70B8D" w:rsidP="00C25EB1">
            <w:pPr>
              <w:pStyle w:val="Default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        </w:t>
            </w:r>
            <w:r w:rsidR="00C25EB1" w:rsidRPr="00C25EB1">
              <w:rPr>
                <w:rFonts w:ascii="Verdana" w:hAnsi="Verdana"/>
                <w:b/>
                <w:sz w:val="16"/>
                <w:szCs w:val="16"/>
              </w:rPr>
              <w:t>”SLEV”</w:t>
            </w:r>
            <w:r w:rsidR="00C25EB1" w:rsidRPr="00C25EB1">
              <w:rPr>
                <w:rFonts w:ascii="Verdana" w:hAnsi="Verdana"/>
                <w:sz w:val="16"/>
                <w:szCs w:val="16"/>
              </w:rPr>
              <w:t xml:space="preserve"> </w:t>
            </w:r>
          </w:p>
          <w:p w:rsidR="00C25EB1" w:rsidRDefault="00C25EB1" w:rsidP="00C25EB1">
            <w:pPr>
              <w:pStyle w:val="Default"/>
              <w:rPr>
                <w:rFonts w:ascii="Verdana" w:hAnsi="Verdana"/>
                <w:sz w:val="16"/>
                <w:szCs w:val="16"/>
              </w:rPr>
            </w:pPr>
          </w:p>
          <w:p w:rsidR="00C25EB1" w:rsidRDefault="00C25EB1" w:rsidP="00C25EB1">
            <w:pPr>
              <w:pStyle w:val="Default"/>
              <w:rPr>
                <w:rFonts w:ascii="Verdana" w:hAnsi="Verdana" w:cs="Arial"/>
                <w:sz w:val="16"/>
                <w:szCs w:val="16"/>
              </w:rPr>
            </w:pPr>
            <w:r w:rsidRPr="00C25EB1">
              <w:rPr>
                <w:rFonts w:ascii="Verdana" w:hAnsi="Verdana"/>
                <w:sz w:val="16"/>
                <w:szCs w:val="16"/>
              </w:rPr>
              <w:t xml:space="preserve">FollowingServiceLevel </w:t>
            </w:r>
          </w:p>
          <w:p w:rsidR="009F2410" w:rsidRPr="0043059F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E70B8D" w:rsidRPr="00244821" w:rsidTr="007B6FEA">
        <w:tc>
          <w:tcPr>
            <w:tcW w:w="815" w:type="dxa"/>
            <w:shd w:val="clear" w:color="auto" w:fill="DAEEF3"/>
          </w:tcPr>
          <w:p w:rsidR="00E70B8D" w:rsidRPr="00244821" w:rsidRDefault="00E70B8D" w:rsidP="00E70B8D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E70B8D" w:rsidRPr="00244821" w:rsidRDefault="00E70B8D" w:rsidP="00E70B8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7</w:t>
            </w:r>
            <w:r w:rsidRPr="00244821">
              <w:rPr>
                <w:rFonts w:ascii="Verdana" w:hAnsi="Verdana" w:cs="Arial"/>
                <w:sz w:val="16"/>
                <w:szCs w:val="16"/>
              </w:rPr>
              <w:t>0 +</w:t>
            </w:r>
          </w:p>
        </w:tc>
        <w:tc>
          <w:tcPr>
            <w:tcW w:w="569" w:type="dxa"/>
          </w:tcPr>
          <w:p w:rsidR="00E70B8D" w:rsidRPr="00244821" w:rsidRDefault="00E70B8D" w:rsidP="00E70B8D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E70B8D" w:rsidRPr="00244821" w:rsidRDefault="00E70B8D" w:rsidP="00E70B8D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E70B8D" w:rsidRPr="00244821" w:rsidRDefault="00E70B8D" w:rsidP="00E70B8D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eDeb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</w:p>
        </w:tc>
        <w:tc>
          <w:tcPr>
            <w:tcW w:w="1843" w:type="dxa"/>
          </w:tcPr>
          <w:p w:rsidR="00E70B8D" w:rsidRPr="00244821" w:rsidRDefault="00E70B8D" w:rsidP="00E70B8D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E70B8D" w:rsidRPr="00244821" w:rsidRDefault="00E70B8D" w:rsidP="00E70B8D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E70B8D" w:rsidRPr="00244821" w:rsidRDefault="00E70B8D" w:rsidP="00E70B8D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E70B8D" w:rsidRPr="00244821" w:rsidRDefault="00E70B8D" w:rsidP="00E70B8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E70B8D" w:rsidRPr="00244821" w:rsidRDefault="00E70B8D" w:rsidP="00E70B8D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  <w:p w:rsidR="00E70B8D" w:rsidRPr="00244821" w:rsidRDefault="00E70B8D" w:rsidP="00E70B8D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  <w:p w:rsidR="00E70B8D" w:rsidRPr="00244821" w:rsidRDefault="00E70B8D" w:rsidP="00E70B8D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E70B8D" w:rsidRPr="00244821" w:rsidRDefault="00EB0FCC" w:rsidP="00E70B8D">
            <w:pPr>
              <w:spacing w:after="0" w:line="240" w:lineRule="auto"/>
              <w:ind w:right="176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E70B8D" w:rsidRPr="00244821" w:rsidRDefault="00E70B8D" w:rsidP="00E70B8D">
            <w:pPr>
              <w:spacing w:after="0" w:line="240" w:lineRule="auto"/>
              <w:ind w:left="97" w:right="176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(u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)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r.</w:t>
            </w:r>
          </w:p>
        </w:tc>
        <w:tc>
          <w:tcPr>
            <w:tcW w:w="2268" w:type="dxa"/>
          </w:tcPr>
          <w:p w:rsidR="00E70B8D" w:rsidRDefault="00E70B8D" w:rsidP="00E70B8D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E70B8D" w:rsidRDefault="00E70B8D" w:rsidP="00E70B8D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sz w:val="16"/>
                <w:szCs w:val="16"/>
                <w:lang w:val="en-US"/>
              </w:rPr>
              <w:t>R6</w:t>
            </w:r>
          </w:p>
          <w:p w:rsidR="00E70B8D" w:rsidRPr="00D411D3" w:rsidRDefault="00E70B8D" w:rsidP="00E70B8D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D411D3">
              <w:rPr>
                <w:rFonts w:ascii="Verdana" w:hAnsi="Verdana"/>
                <w:sz w:val="16"/>
                <w:szCs w:val="16"/>
                <w:lang w:val="en-US"/>
              </w:rPr>
              <w:t>If present then value in tag 2.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>23</w:t>
            </w:r>
            <w:r w:rsidRPr="00D411D3">
              <w:rPr>
                <w:rFonts w:ascii="Verdana" w:hAnsi="Verdana"/>
                <w:sz w:val="16"/>
                <w:szCs w:val="16"/>
                <w:lang w:val="en-US"/>
              </w:rPr>
              <w:t xml:space="preserve"> is overruled </w:t>
            </w:r>
          </w:p>
          <w:p w:rsidR="00E70B8D" w:rsidRPr="00244821" w:rsidRDefault="00E70B8D" w:rsidP="00E70B8D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E70B8D" w:rsidRPr="00244821" w:rsidTr="007B6FEA">
        <w:tc>
          <w:tcPr>
            <w:tcW w:w="815" w:type="dxa"/>
            <w:shd w:val="clear" w:color="auto" w:fill="DAEEF3"/>
          </w:tcPr>
          <w:p w:rsidR="00E70B8D" w:rsidRPr="00244821" w:rsidRDefault="00E70B8D" w:rsidP="00E70B8D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E70B8D" w:rsidRPr="00244821" w:rsidRDefault="00E70B8D" w:rsidP="00E70B8D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827" w:type="dxa"/>
          </w:tcPr>
          <w:p w:rsidR="00E70B8D" w:rsidRPr="00244821" w:rsidRDefault="00E70B8D" w:rsidP="00E70B8D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843" w:type="dxa"/>
          </w:tcPr>
          <w:p w:rsidR="00E70B8D" w:rsidRPr="00244821" w:rsidRDefault="00E70B8D" w:rsidP="00E70B8D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E70B8D" w:rsidRPr="00244821" w:rsidRDefault="00E70B8D" w:rsidP="00E70B8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E70B8D" w:rsidRPr="00244821" w:rsidRDefault="00E70B8D" w:rsidP="00E70B8D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140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E70B8D" w:rsidRPr="00244821" w:rsidRDefault="00EB0FCC" w:rsidP="00E70B8D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E70B8D" w:rsidRPr="00244821" w:rsidRDefault="00E70B8D" w:rsidP="00E70B8D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k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h is</w:t>
            </w:r>
          </w:p>
          <w:p w:rsidR="00E70B8D" w:rsidRPr="00244821" w:rsidRDefault="00E70B8D" w:rsidP="00E70B8D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lly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E70B8D" w:rsidRPr="00244821" w:rsidRDefault="00E70B8D" w:rsidP="00E70B8D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E70B8D" w:rsidRPr="00244821" w:rsidTr="007B6FEA">
        <w:tc>
          <w:tcPr>
            <w:tcW w:w="815" w:type="dxa"/>
          </w:tcPr>
          <w:p w:rsidR="00E70B8D" w:rsidRPr="00244821" w:rsidRDefault="00E70B8D" w:rsidP="00E70B8D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E70B8D" w:rsidRPr="00244821" w:rsidRDefault="00E70B8D" w:rsidP="00E70B8D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827" w:type="dxa"/>
          </w:tcPr>
          <w:p w:rsidR="00E70B8D" w:rsidRPr="00244821" w:rsidRDefault="00E70B8D" w:rsidP="00E70B8D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lA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ddr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</w:rPr>
              <w:t>s</w:t>
            </w:r>
          </w:p>
        </w:tc>
        <w:tc>
          <w:tcPr>
            <w:tcW w:w="1843" w:type="dxa"/>
          </w:tcPr>
          <w:p w:rsidR="00E70B8D" w:rsidRPr="00244821" w:rsidRDefault="00E70B8D" w:rsidP="00E70B8D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dr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E70B8D" w:rsidRPr="00244821" w:rsidRDefault="00E70B8D" w:rsidP="00E70B8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E70B8D" w:rsidRPr="00244821" w:rsidRDefault="00E70B8D" w:rsidP="00E70B8D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E70B8D" w:rsidRPr="00244821" w:rsidRDefault="00EB0FCC" w:rsidP="00E70B8D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E70B8D" w:rsidRPr="00244821" w:rsidRDefault="00E70B8D" w:rsidP="00E70B8D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</w:p>
          <w:p w:rsidR="00E70B8D" w:rsidRPr="00244821" w:rsidRDefault="00E70B8D" w:rsidP="00E70B8D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addres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E70B8D" w:rsidRDefault="00E70B8D" w:rsidP="00E70B8D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Important</w:t>
            </w:r>
          </w:p>
          <w:p w:rsidR="00E70B8D" w:rsidRPr="00244821" w:rsidRDefault="00E70B8D" w:rsidP="00E70B8D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Adresses: See “Explanation on format usage” page 4</w:t>
            </w:r>
          </w:p>
        </w:tc>
      </w:tr>
      <w:tr w:rsidR="00E70B8D" w:rsidRPr="00244821" w:rsidTr="007B6FEA">
        <w:tc>
          <w:tcPr>
            <w:tcW w:w="815" w:type="dxa"/>
          </w:tcPr>
          <w:p w:rsidR="00E70B8D" w:rsidRPr="00244821" w:rsidRDefault="00E70B8D" w:rsidP="00E70B8D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E70B8D" w:rsidRPr="00244821" w:rsidRDefault="00E70B8D" w:rsidP="00E70B8D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827" w:type="dxa"/>
          </w:tcPr>
          <w:p w:rsidR="00E70B8D" w:rsidRPr="00244821" w:rsidRDefault="00E70B8D" w:rsidP="00E70B8D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ree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</w:rPr>
              <w:t>me</w:t>
            </w:r>
          </w:p>
        </w:tc>
        <w:tc>
          <w:tcPr>
            <w:tcW w:w="1843" w:type="dxa"/>
          </w:tcPr>
          <w:p w:rsidR="00E70B8D" w:rsidRPr="00244821" w:rsidRDefault="00E70B8D" w:rsidP="00E70B8D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m&gt;</w:t>
            </w:r>
          </w:p>
        </w:tc>
        <w:tc>
          <w:tcPr>
            <w:tcW w:w="709" w:type="dxa"/>
          </w:tcPr>
          <w:p w:rsidR="00E70B8D" w:rsidRPr="00244821" w:rsidRDefault="00E70B8D" w:rsidP="00E70B8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E70B8D" w:rsidRPr="00244821" w:rsidRDefault="00E70B8D" w:rsidP="00E70B8D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70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E70B8D" w:rsidRPr="00244821" w:rsidRDefault="00EB0FCC" w:rsidP="00E70B8D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E70B8D" w:rsidRPr="00244821" w:rsidRDefault="00E70B8D" w:rsidP="00E70B8D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 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horough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E70B8D" w:rsidRPr="00244821" w:rsidRDefault="00E70B8D" w:rsidP="00E70B8D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E70B8D" w:rsidRPr="00244821" w:rsidTr="007B6FEA">
        <w:tc>
          <w:tcPr>
            <w:tcW w:w="815" w:type="dxa"/>
          </w:tcPr>
          <w:p w:rsidR="00E70B8D" w:rsidRPr="00244821" w:rsidRDefault="00E70B8D" w:rsidP="00E70B8D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E70B8D" w:rsidRPr="00244821" w:rsidRDefault="00E70B8D" w:rsidP="00E70B8D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827" w:type="dxa"/>
          </w:tcPr>
          <w:p w:rsidR="00E70B8D" w:rsidRPr="00244821" w:rsidRDefault="00E70B8D" w:rsidP="00E70B8D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</w:rPr>
              <w:t>il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gN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be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</w:p>
        </w:tc>
        <w:tc>
          <w:tcPr>
            <w:tcW w:w="1843" w:type="dxa"/>
          </w:tcPr>
          <w:p w:rsidR="00E70B8D" w:rsidRPr="00244821" w:rsidRDefault="00E70B8D" w:rsidP="00E70B8D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dgNb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E70B8D" w:rsidRPr="00244821" w:rsidRDefault="00E70B8D" w:rsidP="00E70B8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E70B8D" w:rsidRPr="00244821" w:rsidRDefault="00E70B8D" w:rsidP="00E70B8D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16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E70B8D" w:rsidRPr="00244821" w:rsidRDefault="00EB0FCC" w:rsidP="00E70B8D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E70B8D" w:rsidRPr="00244821" w:rsidRDefault="00E70B8D" w:rsidP="00E70B8D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ing</w:t>
            </w:r>
          </w:p>
          <w:p w:rsidR="00E70B8D" w:rsidRPr="00244821" w:rsidRDefault="00E70B8D" w:rsidP="00E70B8D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n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ree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2268" w:type="dxa"/>
          </w:tcPr>
          <w:p w:rsidR="00E70B8D" w:rsidRPr="00244821" w:rsidRDefault="00E70B8D" w:rsidP="00E70B8D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E70B8D" w:rsidRPr="00244821" w:rsidTr="007B6FEA">
        <w:tc>
          <w:tcPr>
            <w:tcW w:w="815" w:type="dxa"/>
          </w:tcPr>
          <w:p w:rsidR="00E70B8D" w:rsidRPr="00244821" w:rsidRDefault="00E70B8D" w:rsidP="00E70B8D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569" w:type="dxa"/>
          </w:tcPr>
          <w:p w:rsidR="00E70B8D" w:rsidRPr="00244821" w:rsidRDefault="00E70B8D" w:rsidP="00E70B8D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E70B8D" w:rsidRPr="00244821" w:rsidRDefault="00E70B8D" w:rsidP="00E70B8D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E70B8D" w:rsidRPr="00244821" w:rsidRDefault="00E70B8D" w:rsidP="00E70B8D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+Po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843" w:type="dxa"/>
          </w:tcPr>
          <w:p w:rsidR="00E70B8D" w:rsidRPr="00244821" w:rsidRDefault="00E70B8D" w:rsidP="00E70B8D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E70B8D" w:rsidRPr="00244821" w:rsidRDefault="00E70B8D" w:rsidP="00E70B8D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E70B8D" w:rsidRPr="00244821" w:rsidRDefault="00E70B8D" w:rsidP="00E70B8D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E70B8D" w:rsidRPr="00244821" w:rsidRDefault="00E70B8D" w:rsidP="00E70B8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E70B8D" w:rsidRPr="00244821" w:rsidRDefault="00E70B8D" w:rsidP="00E70B8D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E70B8D" w:rsidRPr="00244821" w:rsidRDefault="00E70B8D" w:rsidP="00E70B8D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16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E70B8D" w:rsidRPr="00244821" w:rsidRDefault="00EB0FCC" w:rsidP="00E70B8D">
            <w:pPr>
              <w:spacing w:after="0" w:line="240" w:lineRule="auto"/>
              <w:ind w:right="115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E70B8D" w:rsidRPr="00244821" w:rsidRDefault="00E70B8D" w:rsidP="00E70B8D">
            <w:pPr>
              <w:spacing w:after="0" w:line="240" w:lineRule="auto"/>
              <w:ind w:left="97" w:right="115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ing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grou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p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/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is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adde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addre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</w:p>
          <w:p w:rsidR="00E70B8D" w:rsidRPr="00244821" w:rsidRDefault="00E70B8D" w:rsidP="00E70B8D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ss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il.</w:t>
            </w:r>
          </w:p>
        </w:tc>
        <w:tc>
          <w:tcPr>
            <w:tcW w:w="2268" w:type="dxa"/>
          </w:tcPr>
          <w:p w:rsidR="00E70B8D" w:rsidRPr="00244821" w:rsidRDefault="00E70B8D" w:rsidP="00E70B8D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E70B8D" w:rsidRPr="00244821" w:rsidTr="007B6FEA">
        <w:tc>
          <w:tcPr>
            <w:tcW w:w="815" w:type="dxa"/>
          </w:tcPr>
          <w:p w:rsidR="00E70B8D" w:rsidRPr="00244821" w:rsidRDefault="00E70B8D" w:rsidP="00E70B8D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E70B8D" w:rsidRPr="00244821" w:rsidRDefault="00E70B8D" w:rsidP="00E70B8D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827" w:type="dxa"/>
          </w:tcPr>
          <w:p w:rsidR="00E70B8D" w:rsidRPr="00244821" w:rsidRDefault="00E70B8D" w:rsidP="00E70B8D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843" w:type="dxa"/>
          </w:tcPr>
          <w:p w:rsidR="00E70B8D" w:rsidRPr="00244821" w:rsidRDefault="00E70B8D" w:rsidP="00E70B8D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E70B8D" w:rsidRPr="00244821" w:rsidRDefault="00E70B8D" w:rsidP="00E70B8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E70B8D" w:rsidRPr="00244821" w:rsidRDefault="00E70B8D" w:rsidP="00E70B8D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E70B8D" w:rsidRPr="00244821" w:rsidRDefault="00EB0FCC" w:rsidP="00E70B8D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E70B8D" w:rsidRPr="00244821" w:rsidRDefault="00E70B8D" w:rsidP="00E70B8D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-u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p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area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</w:p>
          <w:p w:rsidR="00E70B8D" w:rsidRPr="00244821" w:rsidRDefault="00E70B8D" w:rsidP="00E70B8D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boundar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gover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E70B8D" w:rsidRPr="00244821" w:rsidRDefault="00E70B8D" w:rsidP="00E70B8D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E70B8D" w:rsidRPr="00244821" w:rsidTr="007B6FEA">
        <w:tc>
          <w:tcPr>
            <w:tcW w:w="815" w:type="dxa"/>
          </w:tcPr>
          <w:p w:rsidR="00E70B8D" w:rsidRPr="00244821" w:rsidRDefault="00E70B8D" w:rsidP="00E70B8D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E70B8D" w:rsidRPr="00244821" w:rsidRDefault="00E70B8D" w:rsidP="00E70B8D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827" w:type="dxa"/>
          </w:tcPr>
          <w:p w:rsidR="00E70B8D" w:rsidRPr="00244821" w:rsidRDefault="00E70B8D" w:rsidP="00E70B8D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+Coun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</w:tc>
        <w:tc>
          <w:tcPr>
            <w:tcW w:w="1843" w:type="dxa"/>
          </w:tcPr>
          <w:p w:rsidR="00E70B8D" w:rsidRPr="00244821" w:rsidRDefault="00E70B8D" w:rsidP="00E70B8D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ry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E70B8D" w:rsidRPr="00244821" w:rsidRDefault="00E70B8D" w:rsidP="00E70B8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E70B8D" w:rsidRPr="00244821" w:rsidRDefault="00E70B8D" w:rsidP="00E70B8D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Coun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ryCod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E70B8D" w:rsidRPr="00244821" w:rsidRDefault="00EB0FCC" w:rsidP="00E70B8D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E70B8D" w:rsidRPr="00244821" w:rsidRDefault="00E70B8D" w:rsidP="00E70B8D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h its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govern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E70B8D" w:rsidRPr="00244821" w:rsidRDefault="00E70B8D" w:rsidP="00E70B8D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E70B8D" w:rsidRPr="00244821" w:rsidTr="007B6FEA">
        <w:tc>
          <w:tcPr>
            <w:tcW w:w="815" w:type="dxa"/>
          </w:tcPr>
          <w:p w:rsidR="00E70B8D" w:rsidRPr="00244821" w:rsidRDefault="00E70B8D" w:rsidP="00E70B8D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E70B8D" w:rsidRPr="00244821" w:rsidRDefault="00E70B8D" w:rsidP="00E70B8D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827" w:type="dxa"/>
          </w:tcPr>
          <w:p w:rsidR="00E70B8D" w:rsidRPr="00244821" w:rsidRDefault="00E70B8D" w:rsidP="00E70B8D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E70B8D" w:rsidRPr="00244821" w:rsidRDefault="00E70B8D" w:rsidP="00E70B8D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dres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z w:val="16"/>
                <w:szCs w:val="16"/>
              </w:rPr>
              <w:t>ine</w:t>
            </w:r>
          </w:p>
        </w:tc>
        <w:tc>
          <w:tcPr>
            <w:tcW w:w="1843" w:type="dxa"/>
          </w:tcPr>
          <w:p w:rsidR="00E70B8D" w:rsidRPr="00244821" w:rsidRDefault="00E70B8D" w:rsidP="00E70B8D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E70B8D" w:rsidRPr="00244821" w:rsidRDefault="00E70B8D" w:rsidP="00E70B8D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&lt;Ad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rL</w:t>
            </w:r>
            <w:r w:rsidRPr="00244821">
              <w:rPr>
                <w:rFonts w:ascii="Verdana" w:hAnsi="Verdana" w:cs="Arial"/>
                <w:sz w:val="16"/>
                <w:szCs w:val="16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E70B8D" w:rsidRPr="00244821" w:rsidRDefault="00E70B8D" w:rsidP="00E70B8D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E70B8D" w:rsidRPr="00244821" w:rsidRDefault="00E70B8D" w:rsidP="00E70B8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7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E70B8D" w:rsidRPr="00244821" w:rsidRDefault="00E70B8D" w:rsidP="00E70B8D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E70B8D" w:rsidRPr="00244821" w:rsidRDefault="00E70B8D" w:rsidP="00E70B8D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70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E70B8D" w:rsidRPr="00244821" w:rsidRDefault="00EB0FCC" w:rsidP="00E70B8D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E70B8D" w:rsidRPr="00244821" w:rsidRDefault="00E70B8D" w:rsidP="00E70B8D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</w:p>
          <w:p w:rsidR="00E70B8D" w:rsidRDefault="00E70B8D" w:rsidP="00E70B8D">
            <w:pPr>
              <w:spacing w:after="0" w:line="240" w:lineRule="auto"/>
              <w:ind w:left="97" w:right="74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addres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:rsidR="00D42752" w:rsidRPr="00244821" w:rsidRDefault="00D42752" w:rsidP="00E70B8D">
            <w:pPr>
              <w:spacing w:after="0" w:line="240" w:lineRule="auto"/>
              <w:ind w:left="97" w:right="74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:rsidR="00E70B8D" w:rsidRDefault="00E70B8D" w:rsidP="00E70B8D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Important</w:t>
            </w:r>
          </w:p>
          <w:p w:rsidR="00E70B8D" w:rsidRPr="00244821" w:rsidRDefault="00E70B8D" w:rsidP="00E70B8D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Adresses: See “Explanation on format usage” page 4</w:t>
            </w:r>
          </w:p>
        </w:tc>
      </w:tr>
      <w:tr w:rsidR="009F2410" w:rsidRPr="00244821" w:rsidTr="007B6FEA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7</w:t>
            </w:r>
            <w:r w:rsidRPr="00244821">
              <w:rPr>
                <w:rFonts w:ascii="Verdana" w:hAnsi="Verdana" w:cs="Arial"/>
                <w:sz w:val="16"/>
                <w:szCs w:val="16"/>
              </w:rPr>
              <w:t>7 +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Cred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gen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g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Fin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ial</w:t>
            </w:r>
          </w:p>
          <w:p w:rsidR="009F2410" w:rsidRPr="00244821" w:rsidRDefault="009F2410" w:rsidP="00DE28B6">
            <w:pPr>
              <w:spacing w:after="0" w:line="240" w:lineRule="auto"/>
              <w:ind w:left="97" w:right="429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ion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3F2DC7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299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7B6FEA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827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Fin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ia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n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&lt;FinI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</w:p>
          <w:p w:rsidR="009F2410" w:rsidRPr="00244821" w:rsidRDefault="009F2410" w:rsidP="00DE28B6">
            <w:pPr>
              <w:spacing w:after="0" w:line="240" w:lineRule="auto"/>
              <w:ind w:left="97" w:right="472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 int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lly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ogn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propr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7B6FEA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827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BIC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BI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ier</w:t>
            </w:r>
          </w:p>
        </w:tc>
        <w:tc>
          <w:tcPr>
            <w:tcW w:w="1701" w:type="dxa"/>
          </w:tcPr>
          <w:p w:rsidR="00D42752" w:rsidRDefault="00D42752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9F2410" w:rsidRPr="00244821" w:rsidRDefault="00EB0FCC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k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Code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.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</w:p>
          <w:p w:rsidR="009F2410" w:rsidRPr="00244821" w:rsidRDefault="009F2410" w:rsidP="00DE28B6">
            <w:pPr>
              <w:spacing w:after="0" w:line="240" w:lineRule="auto"/>
              <w:ind w:left="97" w:right="185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Reg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me,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lat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ver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andar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936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2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k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(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k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5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ag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k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Code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)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highlight w:val="yellow"/>
                <w:lang w:val="en-US"/>
              </w:rPr>
            </w:pPr>
          </w:p>
        </w:tc>
      </w:tr>
      <w:tr w:rsidR="009F2410" w:rsidRPr="00244821" w:rsidTr="007B6FEA">
        <w:tc>
          <w:tcPr>
            <w:tcW w:w="815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827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+C</w:t>
            </w:r>
            <w:r w:rsidRPr="00244821">
              <w:rPr>
                <w:rFonts w:ascii="Verdana" w:hAnsi="Verdana" w:cs="Arial"/>
                <w:sz w:val="16"/>
                <w:szCs w:val="16"/>
              </w:rPr>
              <w:t>le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ar</w:t>
            </w:r>
            <w:r w:rsidRPr="00244821">
              <w:rPr>
                <w:rFonts w:ascii="Verdana" w:hAnsi="Verdana" w:cs="Arial"/>
                <w:sz w:val="16"/>
                <w:szCs w:val="16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g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</w:rPr>
              <w:t>mb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lrS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EB0FCC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</w:p>
          <w:p w:rsidR="009F2410" w:rsidRPr="00244821" w:rsidRDefault="009F2410" w:rsidP="00DE28B6">
            <w:pPr>
              <w:spacing w:after="0" w:line="240" w:lineRule="auto"/>
              <w:ind w:left="97" w:right="239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ing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7B6FEA">
        <w:tc>
          <w:tcPr>
            <w:tcW w:w="815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827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+C</w:t>
            </w:r>
            <w:r w:rsidRPr="00244821">
              <w:rPr>
                <w:rFonts w:ascii="Verdana" w:hAnsi="Verdana" w:cs="Arial"/>
                <w:sz w:val="16"/>
                <w:szCs w:val="16"/>
              </w:rPr>
              <w:t>le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ar</w:t>
            </w:r>
            <w:r w:rsidRPr="00244821">
              <w:rPr>
                <w:rFonts w:ascii="Verdana" w:hAnsi="Verdana" w:cs="Arial"/>
                <w:sz w:val="16"/>
                <w:szCs w:val="16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g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n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lrS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Cho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EB0FCC" w:rsidP="00DE28B6">
            <w:pPr>
              <w:spacing w:after="0" w:line="240" w:lineRule="auto"/>
              <w:ind w:right="134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134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-agree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agent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hanne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hroug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h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 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ruc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essed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7B6FEA">
        <w:tc>
          <w:tcPr>
            <w:tcW w:w="815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{</w:t>
            </w:r>
            <w:r w:rsidRPr="00244821">
              <w:rPr>
                <w:rFonts w:ascii="Verdana" w:hAnsi="Verdana" w:cs="Arial"/>
                <w:sz w:val="16"/>
                <w:szCs w:val="16"/>
              </w:rPr>
              <w:t>Or</w:t>
            </w:r>
          </w:p>
        </w:tc>
        <w:tc>
          <w:tcPr>
            <w:tcW w:w="3827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9F2410" w:rsidRPr="00244821" w:rsidRDefault="00D42752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ing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m, in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pub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7B6FEA">
        <w:tc>
          <w:tcPr>
            <w:tcW w:w="815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}</w:t>
            </w:r>
          </w:p>
        </w:tc>
        <w:tc>
          <w:tcPr>
            <w:tcW w:w="3827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+Pr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opr</w:t>
            </w:r>
            <w:r w:rsidRPr="00244821">
              <w:rPr>
                <w:rFonts w:ascii="Verdana" w:hAnsi="Verdana" w:cs="Arial"/>
                <w:sz w:val="16"/>
                <w:szCs w:val="16"/>
              </w:rPr>
              <w:t>iet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ar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&lt;Prt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ry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Default="009F2410" w:rsidP="00DE28B6">
            <w:pPr>
              <w:spacing w:after="0" w:line="240" w:lineRule="auto"/>
              <w:ind w:right="78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D42752" w:rsidRPr="00244821" w:rsidRDefault="00D42752" w:rsidP="00DE28B6">
            <w:pPr>
              <w:spacing w:after="0" w:line="240" w:lineRule="auto"/>
              <w:ind w:right="78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78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 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ing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m,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ied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ing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9F2410" w:rsidRPr="00244821" w:rsidTr="007B6FEA">
        <w:tc>
          <w:tcPr>
            <w:tcW w:w="815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ber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EB0FCC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7B6FEA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7</w:t>
            </w:r>
            <w:r w:rsidRPr="00244821">
              <w:rPr>
                <w:rFonts w:ascii="Verdana" w:hAnsi="Verdana" w:cs="Arial"/>
                <w:sz w:val="16"/>
                <w:szCs w:val="16"/>
              </w:rPr>
              <w:t>9 +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Cred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 is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7B6FEA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827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140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k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h is</w:t>
            </w:r>
          </w:p>
          <w:p w:rsidR="009F2410" w:rsidRPr="00244821" w:rsidRDefault="009F2410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lly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E70B8D" w:rsidRPr="00244821" w:rsidTr="007B6FEA">
        <w:tc>
          <w:tcPr>
            <w:tcW w:w="815" w:type="dxa"/>
            <w:shd w:val="clear" w:color="auto" w:fill="DAEEF3"/>
          </w:tcPr>
          <w:p w:rsidR="00E70B8D" w:rsidRPr="00244821" w:rsidRDefault="00E70B8D" w:rsidP="00E70B8D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E70B8D" w:rsidRPr="00244821" w:rsidRDefault="00E70B8D" w:rsidP="00E70B8D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827" w:type="dxa"/>
          </w:tcPr>
          <w:p w:rsidR="00E70B8D" w:rsidRPr="00244821" w:rsidRDefault="00E70B8D" w:rsidP="00E70B8D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lA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ddr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</w:rPr>
              <w:t>s</w:t>
            </w:r>
          </w:p>
        </w:tc>
        <w:tc>
          <w:tcPr>
            <w:tcW w:w="1843" w:type="dxa"/>
          </w:tcPr>
          <w:p w:rsidR="00E70B8D" w:rsidRPr="00244821" w:rsidRDefault="00E70B8D" w:rsidP="00E70B8D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dr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E70B8D" w:rsidRPr="00244821" w:rsidRDefault="00E70B8D" w:rsidP="00E70B8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E70B8D" w:rsidRPr="00244821" w:rsidRDefault="00E70B8D" w:rsidP="00E70B8D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E70B8D" w:rsidRPr="00244821" w:rsidRDefault="00EB0FCC" w:rsidP="00E70B8D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E70B8D" w:rsidRPr="00244821" w:rsidRDefault="00E70B8D" w:rsidP="00E70B8D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</w:p>
          <w:p w:rsidR="00E70B8D" w:rsidRPr="00244821" w:rsidRDefault="00E70B8D" w:rsidP="00E70B8D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addres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E70B8D" w:rsidRDefault="00E70B8D" w:rsidP="00E70B8D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Important</w:t>
            </w:r>
          </w:p>
          <w:p w:rsidR="00E70B8D" w:rsidRPr="00244821" w:rsidRDefault="00E70B8D" w:rsidP="00E70B8D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Adresses: See “Explanation on format usage” page 4</w:t>
            </w:r>
          </w:p>
        </w:tc>
      </w:tr>
      <w:tr w:rsidR="00E70B8D" w:rsidRPr="00244821" w:rsidTr="007B6FEA">
        <w:tc>
          <w:tcPr>
            <w:tcW w:w="815" w:type="dxa"/>
          </w:tcPr>
          <w:p w:rsidR="00E70B8D" w:rsidRPr="00244821" w:rsidRDefault="00E70B8D" w:rsidP="00E70B8D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E70B8D" w:rsidRPr="00244821" w:rsidRDefault="00E70B8D" w:rsidP="00E70B8D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827" w:type="dxa"/>
          </w:tcPr>
          <w:p w:rsidR="00E70B8D" w:rsidRPr="00244821" w:rsidRDefault="00E70B8D" w:rsidP="00E70B8D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ree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</w:rPr>
              <w:t>me</w:t>
            </w:r>
          </w:p>
        </w:tc>
        <w:tc>
          <w:tcPr>
            <w:tcW w:w="1843" w:type="dxa"/>
          </w:tcPr>
          <w:p w:rsidR="00E70B8D" w:rsidRPr="00244821" w:rsidRDefault="00E70B8D" w:rsidP="00E70B8D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m&gt;</w:t>
            </w:r>
          </w:p>
        </w:tc>
        <w:tc>
          <w:tcPr>
            <w:tcW w:w="709" w:type="dxa"/>
          </w:tcPr>
          <w:p w:rsidR="00E70B8D" w:rsidRPr="00244821" w:rsidRDefault="00E70B8D" w:rsidP="00E70B8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E70B8D" w:rsidRPr="00244821" w:rsidRDefault="00E70B8D" w:rsidP="00E70B8D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70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E70B8D" w:rsidRPr="00244821" w:rsidRDefault="00EB0FCC" w:rsidP="00E70B8D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E70B8D" w:rsidRPr="00244821" w:rsidRDefault="00E70B8D" w:rsidP="00E70B8D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 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horough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E70B8D" w:rsidRPr="00244821" w:rsidRDefault="00E70B8D" w:rsidP="00E70B8D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E70B8D" w:rsidRPr="00244821" w:rsidTr="007B6FEA">
        <w:tc>
          <w:tcPr>
            <w:tcW w:w="815" w:type="dxa"/>
          </w:tcPr>
          <w:p w:rsidR="00E70B8D" w:rsidRPr="00244821" w:rsidRDefault="00E70B8D" w:rsidP="00E70B8D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E70B8D" w:rsidRPr="00244821" w:rsidRDefault="00E70B8D" w:rsidP="00E70B8D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827" w:type="dxa"/>
          </w:tcPr>
          <w:p w:rsidR="00E70B8D" w:rsidRPr="00244821" w:rsidRDefault="00E70B8D" w:rsidP="00E70B8D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</w:rPr>
              <w:t>il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gN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be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</w:p>
        </w:tc>
        <w:tc>
          <w:tcPr>
            <w:tcW w:w="1843" w:type="dxa"/>
          </w:tcPr>
          <w:p w:rsidR="00E70B8D" w:rsidRPr="00244821" w:rsidRDefault="00E70B8D" w:rsidP="00E70B8D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dgNb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E70B8D" w:rsidRPr="00244821" w:rsidRDefault="00E70B8D" w:rsidP="00E70B8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E70B8D" w:rsidRPr="00244821" w:rsidRDefault="00E70B8D" w:rsidP="00E70B8D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16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E70B8D" w:rsidRPr="00244821" w:rsidRDefault="00EB0FCC" w:rsidP="00E70B8D">
            <w:pPr>
              <w:spacing w:after="0" w:line="240" w:lineRule="auto"/>
              <w:ind w:right="54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E70B8D" w:rsidRPr="00244821" w:rsidRDefault="00E70B8D" w:rsidP="00E70B8D">
            <w:pPr>
              <w:spacing w:after="0" w:line="240" w:lineRule="auto"/>
              <w:ind w:left="109" w:right="54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E70B8D" w:rsidRPr="00244821" w:rsidRDefault="00E70B8D" w:rsidP="00E70B8D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E70B8D" w:rsidRPr="00244821" w:rsidTr="007B6FEA">
        <w:tc>
          <w:tcPr>
            <w:tcW w:w="815" w:type="dxa"/>
          </w:tcPr>
          <w:p w:rsidR="00E70B8D" w:rsidRPr="00244821" w:rsidRDefault="00E70B8D" w:rsidP="00E70B8D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E70B8D" w:rsidRPr="00244821" w:rsidRDefault="00E70B8D" w:rsidP="00E70B8D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827" w:type="dxa"/>
          </w:tcPr>
          <w:p w:rsidR="00E70B8D" w:rsidRPr="00244821" w:rsidRDefault="00E70B8D" w:rsidP="00E70B8D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E70B8D" w:rsidRPr="00244821" w:rsidRDefault="00E70B8D" w:rsidP="00E70B8D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843" w:type="dxa"/>
          </w:tcPr>
          <w:p w:rsidR="00E70B8D" w:rsidRPr="00244821" w:rsidRDefault="00E70B8D" w:rsidP="00E70B8D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E70B8D" w:rsidRPr="00244821" w:rsidRDefault="00E70B8D" w:rsidP="00E70B8D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E70B8D" w:rsidRPr="00244821" w:rsidRDefault="00E70B8D" w:rsidP="00E70B8D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E70B8D" w:rsidRPr="00244821" w:rsidRDefault="00E70B8D" w:rsidP="00E70B8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E70B8D" w:rsidRPr="00244821" w:rsidRDefault="00E70B8D" w:rsidP="00E70B8D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E70B8D" w:rsidRPr="00244821" w:rsidRDefault="00E70B8D" w:rsidP="00E70B8D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16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E70B8D" w:rsidRPr="00244821" w:rsidRDefault="00EB0FCC" w:rsidP="00E70B8D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E70B8D" w:rsidRPr="00244821" w:rsidRDefault="00E70B8D" w:rsidP="00E70B8D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ing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grou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p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/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</w:p>
          <w:p w:rsidR="00E70B8D" w:rsidRPr="00244821" w:rsidRDefault="00E70B8D" w:rsidP="00E70B8D">
            <w:pPr>
              <w:spacing w:after="0" w:line="240" w:lineRule="auto"/>
              <w:ind w:left="109" w:right="237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is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adde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addre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ss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il.</w:t>
            </w:r>
          </w:p>
        </w:tc>
        <w:tc>
          <w:tcPr>
            <w:tcW w:w="2268" w:type="dxa"/>
          </w:tcPr>
          <w:p w:rsidR="00E70B8D" w:rsidRPr="00244821" w:rsidRDefault="00E70B8D" w:rsidP="00E70B8D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E70B8D" w:rsidRPr="00244821" w:rsidTr="007B6FEA">
        <w:tc>
          <w:tcPr>
            <w:tcW w:w="815" w:type="dxa"/>
          </w:tcPr>
          <w:p w:rsidR="00E70B8D" w:rsidRPr="00244821" w:rsidRDefault="00E70B8D" w:rsidP="00E70B8D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E70B8D" w:rsidRPr="00244821" w:rsidRDefault="00E70B8D" w:rsidP="00E70B8D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827" w:type="dxa"/>
          </w:tcPr>
          <w:p w:rsidR="00E70B8D" w:rsidRPr="00244821" w:rsidRDefault="00E70B8D" w:rsidP="00E70B8D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To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843" w:type="dxa"/>
          </w:tcPr>
          <w:p w:rsidR="00E70B8D" w:rsidRPr="00244821" w:rsidRDefault="00E70B8D" w:rsidP="00E70B8D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E70B8D" w:rsidRPr="00244821" w:rsidRDefault="00E70B8D" w:rsidP="00E70B8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E70B8D" w:rsidRPr="00244821" w:rsidRDefault="00E70B8D" w:rsidP="00E70B8D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E70B8D" w:rsidRPr="00244821" w:rsidRDefault="00EB0FCC" w:rsidP="00E70B8D">
            <w:pPr>
              <w:spacing w:after="0" w:line="240" w:lineRule="auto"/>
              <w:ind w:right="77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E70B8D" w:rsidRPr="00244821" w:rsidRDefault="00E70B8D" w:rsidP="00E70B8D">
            <w:pPr>
              <w:spacing w:after="0" w:line="240" w:lineRule="auto"/>
              <w:ind w:left="109" w:right="77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-u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p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area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boundar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gover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E70B8D" w:rsidRPr="00244821" w:rsidRDefault="00E70B8D" w:rsidP="00E70B8D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E70B8D" w:rsidRPr="00244821" w:rsidTr="007B6FEA">
        <w:tc>
          <w:tcPr>
            <w:tcW w:w="815" w:type="dxa"/>
            <w:shd w:val="clear" w:color="auto" w:fill="DAEEF3"/>
          </w:tcPr>
          <w:p w:rsidR="00E70B8D" w:rsidRPr="00244821" w:rsidRDefault="00E70B8D" w:rsidP="00E70B8D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E70B8D" w:rsidRPr="00244821" w:rsidRDefault="00E70B8D" w:rsidP="00E70B8D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827" w:type="dxa"/>
          </w:tcPr>
          <w:p w:rsidR="00E70B8D" w:rsidRPr="00244821" w:rsidRDefault="00E70B8D" w:rsidP="00E70B8D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Coun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</w:tc>
        <w:tc>
          <w:tcPr>
            <w:tcW w:w="1843" w:type="dxa"/>
          </w:tcPr>
          <w:p w:rsidR="00E70B8D" w:rsidRPr="00244821" w:rsidRDefault="00E70B8D" w:rsidP="00E70B8D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ry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E70B8D" w:rsidRPr="00244821" w:rsidRDefault="00E70B8D" w:rsidP="00E70B8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E70B8D" w:rsidRPr="00244821" w:rsidRDefault="00E70B8D" w:rsidP="00E70B8D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Coun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ryCod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E70B8D" w:rsidRPr="00244821" w:rsidRDefault="00EB0FCC" w:rsidP="00E70B8D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E70B8D" w:rsidRPr="00244821" w:rsidRDefault="00E70B8D" w:rsidP="00E70B8D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h 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vern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E70B8D" w:rsidRPr="00244821" w:rsidRDefault="00E70B8D" w:rsidP="00E70B8D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E70B8D" w:rsidRPr="00244821" w:rsidTr="007B6FEA">
        <w:tc>
          <w:tcPr>
            <w:tcW w:w="815" w:type="dxa"/>
            <w:shd w:val="clear" w:color="auto" w:fill="DAEEF3"/>
          </w:tcPr>
          <w:p w:rsidR="00E70B8D" w:rsidRPr="00244821" w:rsidRDefault="00E70B8D" w:rsidP="00E70B8D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E70B8D" w:rsidRPr="00244821" w:rsidRDefault="00E70B8D" w:rsidP="00E70B8D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827" w:type="dxa"/>
          </w:tcPr>
          <w:p w:rsidR="00E70B8D" w:rsidRPr="00244821" w:rsidRDefault="00E70B8D" w:rsidP="00E70B8D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E70B8D" w:rsidRPr="00244821" w:rsidRDefault="00E70B8D" w:rsidP="00E70B8D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+Ad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z w:val="16"/>
                <w:szCs w:val="16"/>
              </w:rPr>
              <w:t>ine</w:t>
            </w:r>
          </w:p>
        </w:tc>
        <w:tc>
          <w:tcPr>
            <w:tcW w:w="1843" w:type="dxa"/>
          </w:tcPr>
          <w:p w:rsidR="00E70B8D" w:rsidRPr="00244821" w:rsidRDefault="00E70B8D" w:rsidP="00E70B8D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E70B8D" w:rsidRPr="00244821" w:rsidRDefault="00E70B8D" w:rsidP="00E70B8D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&lt;Ad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rL</w:t>
            </w:r>
            <w:r w:rsidRPr="00244821">
              <w:rPr>
                <w:rFonts w:ascii="Verdana" w:hAnsi="Verdana" w:cs="Arial"/>
                <w:sz w:val="16"/>
                <w:szCs w:val="16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E70B8D" w:rsidRPr="00244821" w:rsidRDefault="00E70B8D" w:rsidP="00E70B8D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E70B8D" w:rsidRPr="00244821" w:rsidRDefault="00E70B8D" w:rsidP="00E70B8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7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E70B8D" w:rsidRPr="00244821" w:rsidRDefault="00E70B8D" w:rsidP="00E70B8D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E70B8D" w:rsidRPr="00244821" w:rsidRDefault="00E70B8D" w:rsidP="00E70B8D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70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E70B8D" w:rsidRPr="00244821" w:rsidRDefault="00EB0FCC" w:rsidP="00E70B8D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E70B8D" w:rsidRPr="00244821" w:rsidRDefault="00E70B8D" w:rsidP="00E70B8D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</w:p>
          <w:p w:rsidR="00E70B8D" w:rsidRPr="00244821" w:rsidRDefault="00E70B8D" w:rsidP="00E70B8D">
            <w:pPr>
              <w:spacing w:after="0" w:line="240" w:lineRule="auto"/>
              <w:ind w:left="109" w:right="62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addres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E70B8D" w:rsidRDefault="00E70B8D" w:rsidP="00E70B8D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Important</w:t>
            </w:r>
          </w:p>
          <w:p w:rsidR="00E70B8D" w:rsidRPr="00244821" w:rsidRDefault="00E70B8D" w:rsidP="00E70B8D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Adresses: See “Explanation on format usage” page 4</w:t>
            </w:r>
          </w:p>
        </w:tc>
      </w:tr>
      <w:tr w:rsidR="009F2410" w:rsidRPr="00244821" w:rsidTr="007B6FEA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827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Cho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EB0FCC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guou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</w:p>
          <w:p w:rsidR="009F2410" w:rsidRPr="00244821" w:rsidRDefault="009F2410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organ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7B6FEA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Organ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Org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EB0FCC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</w:p>
          <w:p w:rsidR="009F2410" w:rsidRPr="00244821" w:rsidRDefault="009F2410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organ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9F2410" w:rsidRPr="00244821" w:rsidTr="007B6FEA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8</w:t>
            </w:r>
            <w:r w:rsidRPr="00244821">
              <w:rPr>
                <w:rFonts w:ascii="Verdana" w:hAnsi="Verdana" w:cs="Arial"/>
                <w:sz w:val="16"/>
                <w:szCs w:val="16"/>
              </w:rPr>
              <w:t>0 +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Cred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h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167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h 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ill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E70B8D" w:rsidRDefault="00E70B8D" w:rsidP="00E70B8D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E70B8D" w:rsidRDefault="00E70B8D" w:rsidP="00E70B8D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R7</w:t>
            </w:r>
          </w:p>
          <w:p w:rsidR="00E70B8D" w:rsidRDefault="00E70B8D" w:rsidP="00E70B8D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If 2.80 is present, then “CHK” in 2.2 is not allowed</w:t>
            </w:r>
          </w:p>
          <w:p w:rsidR="00E70B8D" w:rsidRDefault="00E70B8D" w:rsidP="00E70B8D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E70B8D" w:rsidRDefault="00E70B8D" w:rsidP="00E70B8D">
            <w:pPr>
              <w:spacing w:after="0" w:line="240" w:lineRule="auto"/>
              <w:ind w:right="434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R10</w:t>
            </w:r>
          </w:p>
          <w:p w:rsidR="00E70B8D" w:rsidRDefault="00E70B8D" w:rsidP="00E70B8D">
            <w:pPr>
              <w:spacing w:after="0" w:line="240" w:lineRule="auto"/>
              <w:ind w:right="434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2.80 must be present</w:t>
            </w:r>
          </w:p>
          <w:p w:rsidR="00E70B8D" w:rsidRDefault="00E70B8D" w:rsidP="00E70B8D">
            <w:pPr>
              <w:spacing w:after="0" w:line="240" w:lineRule="auto"/>
              <w:ind w:right="434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If 2.2 is “TRF” and 2.79 is not present.</w:t>
            </w: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7B6FEA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827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</w:p>
          <w:p w:rsidR="009F2410" w:rsidRPr="00244821" w:rsidRDefault="009F2410" w:rsidP="00DE28B6">
            <w:pPr>
              <w:spacing w:after="0" w:line="240" w:lineRule="auto"/>
              <w:ind w:left="97" w:right="266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7B6FEA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{</w:t>
            </w:r>
            <w:r w:rsidRPr="00244821">
              <w:rPr>
                <w:rFonts w:ascii="Verdana" w:hAnsi="Verdana" w:cs="Arial"/>
                <w:sz w:val="16"/>
                <w:szCs w:val="16"/>
              </w:rPr>
              <w:t>Or</w:t>
            </w:r>
          </w:p>
        </w:tc>
        <w:tc>
          <w:tcPr>
            <w:tcW w:w="3827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</w:rPr>
              <w:t>N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&lt;I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779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ier</w:t>
            </w:r>
          </w:p>
        </w:tc>
        <w:tc>
          <w:tcPr>
            <w:tcW w:w="1701" w:type="dxa"/>
          </w:tcPr>
          <w:p w:rsidR="009F2410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D42752" w:rsidRPr="00244821" w:rsidRDefault="00D42752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k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(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)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-</w:t>
            </w:r>
          </w:p>
          <w:p w:rsidR="009F2410" w:rsidRPr="00244821" w:rsidRDefault="009F2410" w:rsidP="00DE28B6">
            <w:pPr>
              <w:spacing w:after="0" w:line="240" w:lineRule="auto"/>
              <w:ind w:left="97" w:right="94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ier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lly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ial 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a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 Fu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BA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andar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1361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6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"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k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ing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lat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ial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-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k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(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N)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"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ver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199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>7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-10-01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 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7B6FEA">
        <w:tc>
          <w:tcPr>
            <w:tcW w:w="815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}</w:t>
            </w:r>
          </w:p>
        </w:tc>
        <w:tc>
          <w:tcPr>
            <w:tcW w:w="3827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Ot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hr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779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Default="009F2410" w:rsidP="00DE28B6">
            <w:pPr>
              <w:spacing w:after="0" w:line="240" w:lineRule="auto"/>
              <w:ind w:right="381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D42752" w:rsidRPr="00244821" w:rsidRDefault="00D42752" w:rsidP="00DE28B6">
            <w:pPr>
              <w:spacing w:after="0" w:line="240" w:lineRule="auto"/>
              <w:ind w:right="381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381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E70B8D" w:rsidRPr="00244821" w:rsidTr="007B6FEA">
        <w:tc>
          <w:tcPr>
            <w:tcW w:w="815" w:type="dxa"/>
          </w:tcPr>
          <w:p w:rsidR="00E70B8D" w:rsidRPr="00244821" w:rsidRDefault="00E70B8D" w:rsidP="00E70B8D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569" w:type="dxa"/>
          </w:tcPr>
          <w:p w:rsidR="00E70B8D" w:rsidRPr="00244821" w:rsidRDefault="00E70B8D" w:rsidP="00E70B8D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E70B8D" w:rsidRPr="00244821" w:rsidRDefault="00E70B8D" w:rsidP="00E70B8D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843" w:type="dxa"/>
          </w:tcPr>
          <w:p w:rsidR="00E70B8D" w:rsidRPr="00244821" w:rsidRDefault="00E70B8D" w:rsidP="00E70B8D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E70B8D" w:rsidRPr="00244821" w:rsidRDefault="00E70B8D" w:rsidP="00E70B8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E70B8D" w:rsidRPr="00244821" w:rsidRDefault="00E70B8D" w:rsidP="00E70B8D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3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4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E70B8D" w:rsidRPr="00244821" w:rsidRDefault="00EB0FCC" w:rsidP="00E70B8D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E70B8D" w:rsidRDefault="00E70B8D" w:rsidP="00E70B8D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:rsidR="002D6796" w:rsidRPr="00244821" w:rsidRDefault="002D6796" w:rsidP="00E70B8D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:rsidR="00E70B8D" w:rsidRPr="00244821" w:rsidRDefault="00E70B8D" w:rsidP="00E70B8D">
            <w:pPr>
              <w:rPr>
                <w:rFonts w:ascii="Verdana" w:hAnsi="Verdana" w:cs="Arial"/>
                <w:sz w:val="16"/>
                <w:szCs w:val="16"/>
              </w:rPr>
            </w:pPr>
            <w:r w:rsidRPr="00C725CA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>
              <w:rPr>
                <w:rFonts w:ascii="Verdana" w:hAnsi="Verdana" w:cs="Arial"/>
                <w:sz w:val="16"/>
                <w:szCs w:val="16"/>
                <w:lang w:val="en-US"/>
              </w:rPr>
              <w:t>c</w:t>
            </w:r>
            <w:r w:rsidRPr="00C725CA">
              <w:rPr>
                <w:rFonts w:ascii="Verdana" w:hAnsi="Verdana" w:cs="Arial"/>
                <w:sz w:val="16"/>
                <w:szCs w:val="16"/>
                <w:lang w:val="en-US"/>
              </w:rPr>
              <w:t>count no.</w:t>
            </w:r>
          </w:p>
        </w:tc>
      </w:tr>
      <w:tr w:rsidR="00E70B8D" w:rsidRPr="00244821" w:rsidTr="007B6FEA">
        <w:tc>
          <w:tcPr>
            <w:tcW w:w="815" w:type="dxa"/>
          </w:tcPr>
          <w:p w:rsidR="00E70B8D" w:rsidRPr="00244821" w:rsidRDefault="00E70B8D" w:rsidP="00E70B8D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569" w:type="dxa"/>
          </w:tcPr>
          <w:p w:rsidR="00E70B8D" w:rsidRPr="00244821" w:rsidRDefault="00E70B8D" w:rsidP="00E70B8D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E70B8D" w:rsidRPr="00244821" w:rsidRDefault="00E70B8D" w:rsidP="00E70B8D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++++++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843" w:type="dxa"/>
          </w:tcPr>
          <w:p w:rsidR="00E70B8D" w:rsidRPr="00244821" w:rsidRDefault="00E70B8D" w:rsidP="00E70B8D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</w:rPr>
              <w:t>me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E70B8D" w:rsidRPr="00244821" w:rsidRDefault="00E70B8D" w:rsidP="00E70B8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E70B8D" w:rsidRPr="00244821" w:rsidRDefault="00E70B8D" w:rsidP="00E70B8D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Cho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  <w:p w:rsidR="00E70B8D" w:rsidRPr="00244821" w:rsidRDefault="00E70B8D" w:rsidP="00E70B8D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E70B8D" w:rsidRPr="00244821" w:rsidRDefault="00EB0FCC" w:rsidP="00E70B8D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E70B8D" w:rsidRDefault="00E70B8D" w:rsidP="00E70B8D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me.</w:t>
            </w:r>
          </w:p>
          <w:p w:rsidR="002D6796" w:rsidRPr="00244821" w:rsidRDefault="002D6796" w:rsidP="00E70B8D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:rsidR="00E70B8D" w:rsidRPr="00244821" w:rsidRDefault="00E70B8D" w:rsidP="00E70B8D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E70B8D" w:rsidRPr="00244821" w:rsidTr="007B6FEA">
        <w:tc>
          <w:tcPr>
            <w:tcW w:w="815" w:type="dxa"/>
          </w:tcPr>
          <w:p w:rsidR="00E70B8D" w:rsidRPr="00244821" w:rsidRDefault="00E70B8D" w:rsidP="00E70B8D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E70B8D" w:rsidRPr="00244821" w:rsidRDefault="00E70B8D" w:rsidP="00E70B8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{</w:t>
            </w:r>
            <w:r w:rsidRPr="00244821">
              <w:rPr>
                <w:rFonts w:ascii="Verdana" w:hAnsi="Verdana" w:cs="Arial"/>
                <w:sz w:val="16"/>
                <w:szCs w:val="16"/>
              </w:rPr>
              <w:t>Or</w:t>
            </w:r>
          </w:p>
        </w:tc>
        <w:tc>
          <w:tcPr>
            <w:tcW w:w="3827" w:type="dxa"/>
          </w:tcPr>
          <w:p w:rsidR="00E70B8D" w:rsidRPr="00244821" w:rsidRDefault="00E70B8D" w:rsidP="00E70B8D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843" w:type="dxa"/>
          </w:tcPr>
          <w:p w:rsidR="00E70B8D" w:rsidRPr="00244821" w:rsidRDefault="00E70B8D" w:rsidP="00E70B8D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E70B8D" w:rsidRPr="00244821" w:rsidRDefault="00E70B8D" w:rsidP="00E70B8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E70B8D" w:rsidRPr="00244821" w:rsidRDefault="00E70B8D" w:rsidP="00E70B8D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E70B8D" w:rsidRPr="00244821" w:rsidRDefault="00D42752" w:rsidP="00E70B8D">
            <w:pPr>
              <w:spacing w:after="0" w:line="240" w:lineRule="auto"/>
              <w:ind w:right="157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E70B8D" w:rsidRPr="00244821" w:rsidRDefault="00E70B8D" w:rsidP="00E70B8D">
            <w:pPr>
              <w:spacing w:after="0" w:line="240" w:lineRule="auto"/>
              <w:ind w:left="97" w:right="157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me,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pub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E70B8D" w:rsidRPr="00244821" w:rsidRDefault="00E70B8D" w:rsidP="00E70B8D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pacing w:val="-1"/>
                <w:sz w:val="16"/>
                <w:szCs w:val="16"/>
              </w:rPr>
              <w:t xml:space="preserve">    ”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BBAN</w:t>
            </w:r>
            <w:r>
              <w:rPr>
                <w:rFonts w:ascii="Verdana" w:hAnsi="Verdana" w:cs="Arial"/>
                <w:spacing w:val="-1"/>
                <w:sz w:val="16"/>
                <w:szCs w:val="16"/>
              </w:rPr>
              <w:t>”</w:t>
            </w:r>
          </w:p>
        </w:tc>
      </w:tr>
      <w:tr w:rsidR="009F2410" w:rsidRPr="0043059F" w:rsidTr="007B6FEA">
        <w:tc>
          <w:tcPr>
            <w:tcW w:w="815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7B6FEA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}</w:t>
            </w:r>
          </w:p>
        </w:tc>
        <w:tc>
          <w:tcPr>
            <w:tcW w:w="3827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+++++++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ieta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</w:tc>
        <w:tc>
          <w:tcPr>
            <w:tcW w:w="1843" w:type="dxa"/>
          </w:tcPr>
          <w:p w:rsidR="0043059F" w:rsidRDefault="0043059F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&lt;Prt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ry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779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9F2410" w:rsidRPr="00244821" w:rsidRDefault="00D42752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328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me,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43059F" w:rsidRDefault="009F2410" w:rsidP="00DE28B6">
            <w:pPr>
              <w:spacing w:after="0" w:line="240" w:lineRule="auto"/>
              <w:ind w:left="95" w:right="103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7B6FEA" w:rsidRPr="0043059F" w:rsidTr="007B6FEA">
        <w:tc>
          <w:tcPr>
            <w:tcW w:w="815" w:type="dxa"/>
          </w:tcPr>
          <w:p w:rsidR="007B6FEA" w:rsidRPr="00BB1857" w:rsidRDefault="007B6FEA" w:rsidP="007B6FEA">
            <w:pPr>
              <w:pStyle w:val="Default"/>
              <w:rPr>
                <w:rFonts w:ascii="Verdana" w:hAnsi="Verdana"/>
                <w:sz w:val="16"/>
                <w:szCs w:val="16"/>
              </w:rPr>
            </w:pPr>
            <w:r w:rsidRPr="00BB1857">
              <w:rPr>
                <w:rFonts w:ascii="Verdana" w:hAnsi="Verdana"/>
                <w:sz w:val="16"/>
                <w:szCs w:val="16"/>
              </w:rPr>
              <w:t xml:space="preserve">2.85 </w:t>
            </w:r>
          </w:p>
        </w:tc>
        <w:tc>
          <w:tcPr>
            <w:tcW w:w="569" w:type="dxa"/>
          </w:tcPr>
          <w:p w:rsidR="007B6FEA" w:rsidRPr="00BB1857" w:rsidRDefault="007B6FEA" w:rsidP="007B6FEA">
            <w:pPr>
              <w:pStyle w:val="Defaul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827" w:type="dxa"/>
          </w:tcPr>
          <w:p w:rsidR="007B6FEA" w:rsidRPr="00BB1857" w:rsidRDefault="007B6FEA" w:rsidP="007B6FEA">
            <w:pPr>
              <w:pStyle w:val="Default"/>
              <w:rPr>
                <w:rFonts w:ascii="Verdana" w:hAnsi="Verdana"/>
                <w:sz w:val="16"/>
                <w:szCs w:val="16"/>
              </w:rPr>
            </w:pPr>
            <w:r w:rsidRPr="00BB1857">
              <w:rPr>
                <w:rFonts w:ascii="Verdana" w:hAnsi="Verdana"/>
                <w:sz w:val="16"/>
                <w:szCs w:val="16"/>
              </w:rPr>
              <w:t xml:space="preserve">+++InstructionForDebtorAgent </w:t>
            </w:r>
          </w:p>
        </w:tc>
        <w:tc>
          <w:tcPr>
            <w:tcW w:w="1843" w:type="dxa"/>
          </w:tcPr>
          <w:p w:rsidR="007B6FEA" w:rsidRPr="00BB1857" w:rsidRDefault="007B6FEA" w:rsidP="007B6FEA">
            <w:pPr>
              <w:pStyle w:val="Default"/>
              <w:rPr>
                <w:rFonts w:ascii="Verdana" w:hAnsi="Verdana"/>
                <w:sz w:val="16"/>
                <w:szCs w:val="16"/>
              </w:rPr>
            </w:pPr>
            <w:r w:rsidRPr="00BB1857">
              <w:rPr>
                <w:rFonts w:ascii="Verdana" w:hAnsi="Verdana"/>
                <w:sz w:val="16"/>
                <w:szCs w:val="16"/>
              </w:rPr>
              <w:t xml:space="preserve">&lt;InstrForDbtrAgt&gt; </w:t>
            </w:r>
          </w:p>
        </w:tc>
        <w:tc>
          <w:tcPr>
            <w:tcW w:w="709" w:type="dxa"/>
          </w:tcPr>
          <w:p w:rsidR="007B6FEA" w:rsidRPr="00BB1857" w:rsidRDefault="007B6FEA" w:rsidP="007B6FEA">
            <w:pPr>
              <w:pStyle w:val="Default"/>
              <w:rPr>
                <w:rFonts w:ascii="Verdana" w:hAnsi="Verdana"/>
                <w:sz w:val="16"/>
                <w:szCs w:val="16"/>
              </w:rPr>
            </w:pPr>
            <w:r w:rsidRPr="00BB1857">
              <w:rPr>
                <w:rFonts w:ascii="Verdana" w:hAnsi="Verdana"/>
                <w:sz w:val="16"/>
                <w:szCs w:val="16"/>
              </w:rPr>
              <w:t xml:space="preserve">[0..1] </w:t>
            </w:r>
          </w:p>
        </w:tc>
        <w:tc>
          <w:tcPr>
            <w:tcW w:w="1843" w:type="dxa"/>
          </w:tcPr>
          <w:p w:rsidR="007B6FEA" w:rsidRPr="00BB1857" w:rsidRDefault="007B6FEA" w:rsidP="007B6FEA">
            <w:pPr>
              <w:pStyle w:val="Default"/>
              <w:rPr>
                <w:rFonts w:ascii="Verdana" w:hAnsi="Verdana"/>
                <w:sz w:val="16"/>
                <w:szCs w:val="16"/>
              </w:rPr>
            </w:pPr>
            <w:r w:rsidRPr="00BB1857">
              <w:rPr>
                <w:rFonts w:ascii="Verdana" w:hAnsi="Verdana"/>
                <w:sz w:val="16"/>
                <w:szCs w:val="16"/>
              </w:rPr>
              <w:t xml:space="preserve">Max140Text </w:t>
            </w:r>
          </w:p>
        </w:tc>
        <w:tc>
          <w:tcPr>
            <w:tcW w:w="1701" w:type="dxa"/>
          </w:tcPr>
          <w:p w:rsidR="007B6FEA" w:rsidRPr="00BB1857" w:rsidRDefault="00EB0FCC" w:rsidP="007B6FEA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</w:tcPr>
          <w:p w:rsidR="007B6FEA" w:rsidRPr="00BB1857" w:rsidRDefault="007B6FEA" w:rsidP="007B6FEA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BB1857">
              <w:rPr>
                <w:rFonts w:ascii="Verdana" w:hAnsi="Verdana"/>
                <w:sz w:val="16"/>
                <w:szCs w:val="16"/>
                <w:lang w:val="en-US"/>
              </w:rPr>
              <w:t xml:space="preserve">Further information related to the processing of the payment instruction that may need to be acted upon by the debtor agent, depending on agreement between debtor and the debtor agent. </w:t>
            </w:r>
          </w:p>
        </w:tc>
        <w:tc>
          <w:tcPr>
            <w:tcW w:w="2268" w:type="dxa"/>
          </w:tcPr>
          <w:p w:rsidR="007B6FEA" w:rsidRDefault="007B6FEA" w:rsidP="007B6FEA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sz w:val="16"/>
                <w:szCs w:val="16"/>
                <w:lang w:val="en-US"/>
              </w:rPr>
              <w:t>Used for transfercodes</w:t>
            </w:r>
          </w:p>
          <w:p w:rsidR="00C077A7" w:rsidRDefault="00C077A7" w:rsidP="007B6FEA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C077A7" w:rsidRDefault="00C077A7" w:rsidP="007B6FEA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C077A7" w:rsidRPr="00BB1857" w:rsidRDefault="00C077A7" w:rsidP="007B6FEA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sz w:val="16"/>
                <w:szCs w:val="16"/>
                <w:lang w:val="en-US"/>
              </w:rPr>
              <w:t xml:space="preserve">        “97”</w:t>
            </w:r>
          </w:p>
        </w:tc>
      </w:tr>
      <w:tr w:rsidR="009F2410" w:rsidRPr="00244821" w:rsidTr="007B6FEA">
        <w:tc>
          <w:tcPr>
            <w:tcW w:w="815" w:type="dxa"/>
            <w:shd w:val="clear" w:color="auto" w:fill="DAEEF3"/>
          </w:tcPr>
          <w:p w:rsidR="009F2410" w:rsidRPr="0043059F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8</w:t>
            </w:r>
            <w:r w:rsidRPr="00244821">
              <w:rPr>
                <w:rFonts w:ascii="Verdana" w:hAnsi="Verdana" w:cs="Arial"/>
                <w:sz w:val="16"/>
                <w:szCs w:val="16"/>
              </w:rPr>
              <w:t>6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+Pu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rpo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&lt;Pu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rp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779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536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Cho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</w:p>
          <w:p w:rsidR="002D6796" w:rsidRPr="00244821" w:rsidRDefault="00EB0FCC" w:rsidP="002D679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Under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</w:p>
          <w:p w:rsidR="009F2410" w:rsidRPr="00244821" w:rsidRDefault="009F2410" w:rsidP="00DE28B6">
            <w:pPr>
              <w:spacing w:after="0" w:line="240" w:lineRule="auto"/>
              <w:ind w:left="97" w:right="555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eg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 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mer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ial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agree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9F2410" w:rsidRPr="00244821" w:rsidTr="007B6FEA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8</w:t>
            </w:r>
            <w:r w:rsidRPr="00244821">
              <w:rPr>
                <w:rFonts w:ascii="Verdana" w:hAnsi="Verdana" w:cs="Arial"/>
                <w:sz w:val="16"/>
                <w:szCs w:val="16"/>
              </w:rPr>
              <w:t>7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{</w:t>
            </w:r>
            <w:r w:rsidRPr="00244821">
              <w:rPr>
                <w:rFonts w:ascii="Verdana" w:hAnsi="Verdana" w:cs="Arial"/>
                <w:sz w:val="16"/>
                <w:szCs w:val="16"/>
              </w:rPr>
              <w:t>Or</w:t>
            </w:r>
          </w:p>
        </w:tc>
        <w:tc>
          <w:tcPr>
            <w:tcW w:w="3827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779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erna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urpo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9F2410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2D6796" w:rsidRPr="00244821" w:rsidRDefault="002D6796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under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</w:p>
          <w:p w:rsidR="009F2410" w:rsidRPr="00244821" w:rsidRDefault="009F2410" w:rsidP="00DE28B6">
            <w:pPr>
              <w:spacing w:after="0" w:line="240" w:lineRule="auto"/>
              <w:ind w:left="97" w:right="584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pub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purpo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l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9F2410" w:rsidRPr="00244821" w:rsidTr="007B6FEA">
        <w:tc>
          <w:tcPr>
            <w:tcW w:w="815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8</w:t>
            </w:r>
            <w:r w:rsidRPr="00244821">
              <w:rPr>
                <w:rFonts w:ascii="Verdana" w:hAnsi="Verdana" w:cs="Arial"/>
                <w:sz w:val="16"/>
                <w:szCs w:val="16"/>
              </w:rPr>
              <w:t>8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}</w:t>
            </w:r>
          </w:p>
        </w:tc>
        <w:tc>
          <w:tcPr>
            <w:tcW w:w="3827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ropr</w:t>
            </w:r>
            <w:r w:rsidRPr="00244821">
              <w:rPr>
                <w:rFonts w:ascii="Verdana" w:hAnsi="Verdana" w:cs="Arial"/>
                <w:sz w:val="16"/>
                <w:szCs w:val="16"/>
              </w:rPr>
              <w:t>iet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ar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&lt;Prt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ry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779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D6796" w:rsidRPr="00244821" w:rsidRDefault="002D6796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purpo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9F2410" w:rsidRPr="00244821" w:rsidTr="007B6FEA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9</w:t>
            </w:r>
            <w:r w:rsidRPr="00244821">
              <w:rPr>
                <w:rFonts w:ascii="Verdana" w:hAnsi="Verdana" w:cs="Arial"/>
                <w:sz w:val="16"/>
                <w:szCs w:val="16"/>
              </w:rPr>
              <w:t>8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Re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779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left="97" w:right="122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9F2410" w:rsidRPr="00244821" w:rsidRDefault="00EB0FCC" w:rsidP="00DE28B6">
            <w:pPr>
              <w:spacing w:after="0" w:line="240" w:lineRule="auto"/>
              <w:ind w:right="122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122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enab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ili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ms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 is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et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eg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vab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7B6FEA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9</w:t>
            </w:r>
            <w:r w:rsidRPr="00244821">
              <w:rPr>
                <w:rFonts w:ascii="Verdana" w:hAnsi="Verdana" w:cs="Arial"/>
                <w:sz w:val="16"/>
                <w:szCs w:val="16"/>
              </w:rPr>
              <w:t>9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+Un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ure</w:t>
            </w:r>
            <w:r w:rsidRPr="00244821">
              <w:rPr>
                <w:rFonts w:ascii="Verdana" w:hAnsi="Verdana" w:cs="Arial"/>
                <w:sz w:val="16"/>
                <w:szCs w:val="16"/>
              </w:rPr>
              <w:t>d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779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140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left="97" w:right="123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9F2410" w:rsidRPr="00244821" w:rsidRDefault="00EB0FCC" w:rsidP="00DE28B6">
            <w:pPr>
              <w:spacing w:after="0" w:line="240" w:lineRule="auto"/>
              <w:ind w:right="123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123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upp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enab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ms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</w:p>
          <w:p w:rsidR="009F2410" w:rsidRPr="00244821" w:rsidRDefault="009F2410" w:rsidP="00DE28B6">
            <w:pPr>
              <w:spacing w:after="0" w:line="240" w:lineRule="auto"/>
              <w:ind w:left="97" w:right="221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eg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ial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in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'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vab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s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ruc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ure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m.</w:t>
            </w:r>
          </w:p>
        </w:tc>
        <w:tc>
          <w:tcPr>
            <w:tcW w:w="2268" w:type="dxa"/>
          </w:tcPr>
          <w:p w:rsidR="009F2410" w:rsidRPr="00244821" w:rsidRDefault="006D707F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4</w:t>
            </w:r>
            <w:r w:rsidR="00C077A7">
              <w:rPr>
                <w:rFonts w:ascii="Verdana" w:hAnsi="Verdana" w:cs="Arial"/>
                <w:sz w:val="16"/>
                <w:szCs w:val="16"/>
              </w:rPr>
              <w:t xml:space="preserve"> lines each 35 char</w:t>
            </w:r>
          </w:p>
        </w:tc>
      </w:tr>
      <w:tr w:rsidR="009F2410" w:rsidRPr="00244821" w:rsidTr="007B6FEA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10</w:t>
            </w:r>
            <w:r w:rsidRPr="00244821">
              <w:rPr>
                <w:rFonts w:ascii="Verdana" w:hAnsi="Verdana" w:cs="Arial"/>
                <w:sz w:val="16"/>
                <w:szCs w:val="16"/>
              </w:rPr>
              <w:t>0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ure</w:t>
            </w:r>
            <w:r w:rsidRPr="00244821">
              <w:rPr>
                <w:rFonts w:ascii="Verdana" w:hAnsi="Verdana" w:cs="Arial"/>
                <w:sz w:val="16"/>
                <w:szCs w:val="16"/>
              </w:rPr>
              <w:t>d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779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9F2410" w:rsidRPr="00244821" w:rsidRDefault="00EB0FCC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upp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enab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</w:p>
          <w:p w:rsidR="009F2410" w:rsidRPr="00244821" w:rsidRDefault="009F2410" w:rsidP="00DE28B6">
            <w:pPr>
              <w:spacing w:after="0" w:line="240" w:lineRule="auto"/>
              <w:ind w:left="97" w:right="129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ms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 int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eg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ial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in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'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vab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s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43059F" w:rsidTr="007B6FEA">
        <w:tc>
          <w:tcPr>
            <w:tcW w:w="815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10</w:t>
            </w:r>
            <w:r w:rsidRPr="00244821">
              <w:rPr>
                <w:rFonts w:ascii="Verdana" w:hAnsi="Verdana" w:cs="Arial"/>
                <w:sz w:val="16"/>
                <w:szCs w:val="16"/>
              </w:rPr>
              <w:t>1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erredDo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ent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n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rdDo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779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43059F" w:rsidRDefault="0043059F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EB0FCC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565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inf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under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ere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ent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43059F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7B6FEA">
        <w:tc>
          <w:tcPr>
            <w:tcW w:w="815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10</w:t>
            </w:r>
            <w:r w:rsidRPr="00244821">
              <w:rPr>
                <w:rFonts w:ascii="Verdana" w:hAnsi="Verdana" w:cs="Arial"/>
                <w:sz w:val="16"/>
                <w:szCs w:val="16"/>
              </w:rPr>
              <w:t>2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yp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yp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779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EB0FCC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rov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yp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7B6FEA">
        <w:tc>
          <w:tcPr>
            <w:tcW w:w="815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10</w:t>
            </w:r>
            <w:r w:rsidRPr="00244821">
              <w:rPr>
                <w:rFonts w:ascii="Verdana" w:hAnsi="Verdana" w:cs="Arial"/>
                <w:sz w:val="16"/>
                <w:szCs w:val="16"/>
              </w:rPr>
              <w:t>3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Code</w:t>
            </w: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ropr</w:t>
            </w:r>
            <w:r w:rsidRPr="00244821">
              <w:rPr>
                <w:rFonts w:ascii="Verdana" w:hAnsi="Verdana" w:cs="Arial"/>
                <w:sz w:val="16"/>
                <w:szCs w:val="16"/>
              </w:rPr>
              <w:t>iet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ar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ry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779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EB0FCC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rov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yp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referre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ent</w:t>
            </w:r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9F2410" w:rsidRPr="007B6FEA" w:rsidTr="007B6FEA">
        <w:tc>
          <w:tcPr>
            <w:tcW w:w="815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10</w:t>
            </w:r>
            <w:r w:rsidRPr="00244821">
              <w:rPr>
                <w:rFonts w:ascii="Verdana" w:hAnsi="Verdana" w:cs="Arial"/>
                <w:sz w:val="16"/>
                <w:szCs w:val="16"/>
              </w:rPr>
              <w:t>5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++++++++Pr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opr</w:t>
            </w:r>
            <w:r w:rsidRPr="00244821">
              <w:rPr>
                <w:rFonts w:ascii="Verdana" w:hAnsi="Verdana" w:cs="Arial"/>
                <w:sz w:val="16"/>
                <w:szCs w:val="16"/>
              </w:rPr>
              <w:t>iet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ar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&lt;Prt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ry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779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7B6FEA" w:rsidRDefault="007B6FEA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EB0FCC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45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ropr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  <w:noWrap/>
          </w:tcPr>
          <w:p w:rsidR="009F2410" w:rsidRPr="007B6FEA" w:rsidRDefault="007B6FEA" w:rsidP="00DE28B6">
            <w:pPr>
              <w:spacing w:after="0" w:line="240" w:lineRule="auto"/>
              <w:ind w:left="95" w:right="872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7B6FEA">
              <w:rPr>
                <w:rFonts w:ascii="Verdana" w:hAnsi="Verdana" w:cs="Arial"/>
                <w:sz w:val="16"/>
                <w:szCs w:val="16"/>
                <w:lang w:val="en-US"/>
              </w:rPr>
              <w:t>Codes used:</w:t>
            </w:r>
          </w:p>
          <w:p w:rsidR="007B6FEA" w:rsidRDefault="007B6FEA" w:rsidP="007B6FEA">
            <w:pPr>
              <w:spacing w:after="0" w:line="240" w:lineRule="auto"/>
              <w:ind w:left="95" w:right="872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7B6FEA">
              <w:rPr>
                <w:rFonts w:ascii="Verdana" w:hAnsi="Verdana" w:cs="Arial"/>
                <w:b/>
                <w:sz w:val="16"/>
                <w:szCs w:val="16"/>
                <w:lang w:val="en-US"/>
              </w:rPr>
              <w:t>DEBI:</w:t>
            </w:r>
            <w:r w:rsidRPr="007B6FEA">
              <w:rPr>
                <w:rFonts w:ascii="Verdana" w:hAnsi="Verdana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Verdana" w:hAnsi="Verdana" w:cs="Arial"/>
                <w:sz w:val="16"/>
                <w:szCs w:val="16"/>
                <w:lang w:val="en-US"/>
              </w:rPr>
              <w:t xml:space="preserve"> (</w:t>
            </w:r>
            <w:r w:rsidRPr="007B6FEA">
              <w:rPr>
                <w:rFonts w:ascii="Verdana" w:hAnsi="Verdana" w:cs="Arial"/>
                <w:sz w:val="16"/>
                <w:szCs w:val="16"/>
                <w:lang w:val="en-US"/>
              </w:rPr>
              <w:t>Debtors Id of the Payment)</w:t>
            </w:r>
          </w:p>
          <w:p w:rsidR="007B6FEA" w:rsidRDefault="007B6FEA" w:rsidP="007B6FEA">
            <w:pPr>
              <w:spacing w:after="0" w:line="240" w:lineRule="auto"/>
              <w:ind w:left="95" w:right="872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7B6FEA">
              <w:rPr>
                <w:rFonts w:ascii="Verdana" w:hAnsi="Verdana" w:cs="Arial"/>
                <w:b/>
                <w:sz w:val="16"/>
                <w:szCs w:val="16"/>
                <w:lang w:val="en-US"/>
              </w:rPr>
              <w:t>PRIM:</w:t>
            </w:r>
            <w:r>
              <w:rPr>
                <w:rFonts w:ascii="Verdana" w:hAnsi="Verdana" w:cs="Arial"/>
                <w:sz w:val="16"/>
                <w:szCs w:val="16"/>
                <w:lang w:val="en-US"/>
              </w:rPr>
              <w:t xml:space="preserve"> (Primary Reference)</w:t>
            </w:r>
          </w:p>
          <w:p w:rsidR="007B6FEA" w:rsidRPr="007B6FEA" w:rsidRDefault="007B6FEA" w:rsidP="007B6FEA">
            <w:pPr>
              <w:spacing w:after="0" w:line="240" w:lineRule="auto"/>
              <w:ind w:left="95" w:right="872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b/>
                <w:sz w:val="16"/>
                <w:szCs w:val="16"/>
                <w:lang w:val="en-US"/>
              </w:rPr>
              <w:t>CRED:</w:t>
            </w:r>
            <w:r>
              <w:rPr>
                <w:rFonts w:ascii="Verdana" w:hAnsi="Verdana" w:cs="Arial"/>
                <w:sz w:val="16"/>
                <w:szCs w:val="16"/>
                <w:lang w:val="en-US"/>
              </w:rPr>
              <w:t xml:space="preserve"> (Creditors Id of Debtor)</w:t>
            </w:r>
          </w:p>
        </w:tc>
      </w:tr>
      <w:tr w:rsidR="009F2410" w:rsidRPr="00244821" w:rsidTr="007B6FEA">
        <w:tc>
          <w:tcPr>
            <w:tcW w:w="815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10</w:t>
            </w:r>
            <w:r w:rsidRPr="00244821">
              <w:rPr>
                <w:rFonts w:ascii="Verdana" w:hAnsi="Verdana" w:cs="Arial"/>
                <w:sz w:val="16"/>
                <w:szCs w:val="16"/>
              </w:rPr>
              <w:t>7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be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Nb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779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xt</w:t>
            </w:r>
          </w:p>
        </w:tc>
        <w:tc>
          <w:tcPr>
            <w:tcW w:w="1701" w:type="dxa"/>
          </w:tcPr>
          <w:p w:rsidR="009F2410" w:rsidRPr="00244821" w:rsidRDefault="00EB0FCC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</w:p>
          <w:p w:rsidR="009F2410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:rsidR="002D6796" w:rsidRPr="00244821" w:rsidRDefault="002D6796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</w:p>
        </w:tc>
      </w:tr>
      <w:tr w:rsidR="009F2410" w:rsidRPr="00244821" w:rsidTr="007B6FEA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12</w:t>
            </w:r>
            <w:r w:rsidRPr="00244821">
              <w:rPr>
                <w:rFonts w:ascii="Verdana" w:hAnsi="Verdana" w:cs="Arial"/>
                <w:sz w:val="16"/>
                <w:szCs w:val="16"/>
              </w:rPr>
              <w:t>0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Cred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orRe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ma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n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24779D" w:rsidRDefault="0024779D" w:rsidP="00244821">
            <w:pPr>
              <w:spacing w:after="0" w:line="240" w:lineRule="auto"/>
              <w:ind w:left="97"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</w:p>
          <w:p w:rsidR="009F2410" w:rsidRPr="00244821" w:rsidRDefault="009F2410" w:rsidP="0024779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EB0FCC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inf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prov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</w:p>
          <w:p w:rsidR="009F2410" w:rsidRDefault="009F2410" w:rsidP="00DE28B6">
            <w:pPr>
              <w:spacing w:after="0" w:line="240" w:lineRule="auto"/>
              <w:ind w:left="97" w:right="438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ent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:rsidR="002D6796" w:rsidRPr="00244821" w:rsidRDefault="002D6796" w:rsidP="00DE28B6">
            <w:pPr>
              <w:spacing w:after="0" w:line="240" w:lineRule="auto"/>
              <w:ind w:left="97" w:right="438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7B6FEA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12</w:t>
            </w:r>
            <w:r w:rsidRPr="00244821">
              <w:rPr>
                <w:rFonts w:ascii="Verdana" w:hAnsi="Verdana" w:cs="Arial"/>
                <w:sz w:val="16"/>
                <w:szCs w:val="16"/>
              </w:rPr>
              <w:t>1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yp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779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EB0FCC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rov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yp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7B6FEA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12</w:t>
            </w:r>
            <w:r w:rsidRPr="00244821">
              <w:rPr>
                <w:rFonts w:ascii="Verdana" w:hAnsi="Verdana" w:cs="Arial"/>
                <w:sz w:val="16"/>
                <w:szCs w:val="16"/>
              </w:rPr>
              <w:t>2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Code</w:t>
            </w: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ropr</w:t>
            </w:r>
            <w:r w:rsidRPr="00244821">
              <w:rPr>
                <w:rFonts w:ascii="Verdana" w:hAnsi="Verdana" w:cs="Arial"/>
                <w:sz w:val="16"/>
                <w:szCs w:val="16"/>
              </w:rPr>
              <w:t>iet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ar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ry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779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EB0FCC" w:rsidP="00DE28B6">
            <w:pPr>
              <w:spacing w:after="0" w:line="240" w:lineRule="auto"/>
              <w:ind w:right="131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131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Code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propr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ype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7B6FEA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12</w:t>
            </w:r>
            <w:r w:rsidRPr="00244821">
              <w:rPr>
                <w:rFonts w:ascii="Verdana" w:hAnsi="Verdana" w:cs="Arial"/>
                <w:sz w:val="16"/>
                <w:szCs w:val="16"/>
              </w:rPr>
              <w:t>3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779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9F2410" w:rsidRPr="00244821" w:rsidRDefault="00EB0FCC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Code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red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ere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ype</w:t>
            </w:r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ind w:left="95" w:right="-2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9F2410" w:rsidRPr="00244821" w:rsidTr="007B6FEA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12</w:t>
            </w:r>
            <w:r w:rsidRPr="00244821">
              <w:rPr>
                <w:rFonts w:ascii="Verdana" w:hAnsi="Verdana" w:cs="Arial"/>
                <w:sz w:val="16"/>
                <w:szCs w:val="16"/>
              </w:rPr>
              <w:t>5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ss</w:t>
            </w:r>
            <w:r w:rsidRPr="00244821">
              <w:rPr>
                <w:rFonts w:ascii="Verdana" w:hAnsi="Verdana" w:cs="Arial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uer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779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EB0FCC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it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ype</w:t>
            </w:r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ind w:left="95" w:right="-2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9F2410" w:rsidRPr="00244821" w:rsidTr="007B6FEA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12</w:t>
            </w:r>
            <w:r w:rsidRPr="00244821">
              <w:rPr>
                <w:rFonts w:ascii="Verdana" w:hAnsi="Verdana" w:cs="Arial"/>
                <w:sz w:val="16"/>
                <w:szCs w:val="16"/>
              </w:rPr>
              <w:t>6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779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EB0FCC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176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erenc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:rsidR="009F2410" w:rsidRPr="00244821" w:rsidRDefault="009F2410">
      <w:pPr>
        <w:rPr>
          <w:rFonts w:ascii="Verdana" w:hAnsi="Verdana"/>
          <w:sz w:val="16"/>
          <w:szCs w:val="16"/>
        </w:rPr>
      </w:pPr>
    </w:p>
    <w:sectPr w:rsidR="009F2410" w:rsidRPr="00244821" w:rsidSect="009F2410">
      <w:headerReference w:type="default" r:id="rId8"/>
      <w:footerReference w:type="default" r:id="rId9"/>
      <w:pgSz w:w="16838" w:h="11906" w:orient="landscape"/>
      <w:pgMar w:top="1134" w:right="284" w:bottom="1134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55BA" w:rsidRDefault="00C655BA" w:rsidP="009F3182">
      <w:pPr>
        <w:spacing w:after="0" w:line="240" w:lineRule="auto"/>
      </w:pPr>
      <w:r>
        <w:separator/>
      </w:r>
    </w:p>
  </w:endnote>
  <w:endnote w:type="continuationSeparator" w:id="0">
    <w:p w:rsidR="00C655BA" w:rsidRDefault="00C655BA" w:rsidP="009F31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Khmer UI">
    <w:panose1 w:val="020B0502040204020203"/>
    <w:charset w:val="00"/>
    <w:family w:val="swiss"/>
    <w:pitch w:val="variable"/>
    <w:sig w:usb0="8000002F" w:usb1="0000204A" w:usb2="0001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3580" w:rsidRDefault="0052358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842D6">
      <w:rPr>
        <w:noProof/>
      </w:rPr>
      <w:t>2</w:t>
    </w:r>
    <w:r>
      <w:fldChar w:fldCharType="end"/>
    </w:r>
  </w:p>
  <w:p w:rsidR="00523580" w:rsidRDefault="0052358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55BA" w:rsidRDefault="00C655BA" w:rsidP="009F3182">
      <w:pPr>
        <w:spacing w:after="0" w:line="240" w:lineRule="auto"/>
      </w:pPr>
      <w:r>
        <w:separator/>
      </w:r>
    </w:p>
  </w:footnote>
  <w:footnote w:type="continuationSeparator" w:id="0">
    <w:p w:rsidR="00C655BA" w:rsidRDefault="00C655BA" w:rsidP="009F31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3580" w:rsidRDefault="001842D6">
    <w:pPr>
      <w:pStyle w:val="Header"/>
    </w:pPr>
    <w:r>
      <w:rPr>
        <w:noProof/>
        <w:lang w:eastAsia="da-DK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margin">
            <wp:posOffset>127635</wp:posOffset>
          </wp:positionH>
          <wp:positionV relativeFrom="paragraph">
            <wp:posOffset>-240665</wp:posOffset>
          </wp:positionV>
          <wp:extent cx="1217295" cy="365760"/>
          <wp:effectExtent l="0" t="0" r="0" b="0"/>
          <wp:wrapNone/>
          <wp:docPr id="1" name="Billed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lede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7295" cy="365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723B72"/>
    <w:multiLevelType w:val="hybridMultilevel"/>
    <w:tmpl w:val="99C6AEC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1304"/>
  <w:hyphenationZone w:val="425"/>
  <w:drawingGridHorizontalSpacing w:val="11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2410"/>
    <w:rsid w:val="000E5EB2"/>
    <w:rsid w:val="001842D6"/>
    <w:rsid w:val="001C6255"/>
    <w:rsid w:val="001F0308"/>
    <w:rsid w:val="002271F7"/>
    <w:rsid w:val="00244821"/>
    <w:rsid w:val="0024779D"/>
    <w:rsid w:val="00263E55"/>
    <w:rsid w:val="00263EEA"/>
    <w:rsid w:val="00295B4B"/>
    <w:rsid w:val="002D6796"/>
    <w:rsid w:val="00304653"/>
    <w:rsid w:val="00304A00"/>
    <w:rsid w:val="00353CB7"/>
    <w:rsid w:val="003735AA"/>
    <w:rsid w:val="003F2DC7"/>
    <w:rsid w:val="003F7DF4"/>
    <w:rsid w:val="004304F6"/>
    <w:rsid w:val="0043059F"/>
    <w:rsid w:val="00445F06"/>
    <w:rsid w:val="004950ED"/>
    <w:rsid w:val="004B2132"/>
    <w:rsid w:val="00505913"/>
    <w:rsid w:val="00523580"/>
    <w:rsid w:val="00526F52"/>
    <w:rsid w:val="005305DD"/>
    <w:rsid w:val="005C3AB2"/>
    <w:rsid w:val="00604844"/>
    <w:rsid w:val="00655357"/>
    <w:rsid w:val="0067257C"/>
    <w:rsid w:val="006D707F"/>
    <w:rsid w:val="00726308"/>
    <w:rsid w:val="007B6FEA"/>
    <w:rsid w:val="00822186"/>
    <w:rsid w:val="008230C9"/>
    <w:rsid w:val="0085467C"/>
    <w:rsid w:val="008A5848"/>
    <w:rsid w:val="008F7E20"/>
    <w:rsid w:val="00936281"/>
    <w:rsid w:val="00950155"/>
    <w:rsid w:val="00980315"/>
    <w:rsid w:val="00986C77"/>
    <w:rsid w:val="009A482A"/>
    <w:rsid w:val="009F2410"/>
    <w:rsid w:val="009F3182"/>
    <w:rsid w:val="00A60E94"/>
    <w:rsid w:val="00AE42BA"/>
    <w:rsid w:val="00AE7910"/>
    <w:rsid w:val="00AF489A"/>
    <w:rsid w:val="00B060BD"/>
    <w:rsid w:val="00B17DDB"/>
    <w:rsid w:val="00B764B1"/>
    <w:rsid w:val="00C077A7"/>
    <w:rsid w:val="00C25EB1"/>
    <w:rsid w:val="00C34B99"/>
    <w:rsid w:val="00C46514"/>
    <w:rsid w:val="00C57F04"/>
    <w:rsid w:val="00C655BA"/>
    <w:rsid w:val="00D03027"/>
    <w:rsid w:val="00D07300"/>
    <w:rsid w:val="00D33B14"/>
    <w:rsid w:val="00D42752"/>
    <w:rsid w:val="00D56DE5"/>
    <w:rsid w:val="00DA18E0"/>
    <w:rsid w:val="00DA40BC"/>
    <w:rsid w:val="00DE28B6"/>
    <w:rsid w:val="00DF3ABF"/>
    <w:rsid w:val="00E114F8"/>
    <w:rsid w:val="00E242ED"/>
    <w:rsid w:val="00E70B8D"/>
    <w:rsid w:val="00EA5C78"/>
    <w:rsid w:val="00EB016E"/>
    <w:rsid w:val="00EB0FCC"/>
    <w:rsid w:val="00EF4F66"/>
    <w:rsid w:val="00F03760"/>
    <w:rsid w:val="00F605AE"/>
    <w:rsid w:val="00F64DA3"/>
    <w:rsid w:val="00F77357"/>
    <w:rsid w:val="00FB4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  <w15:docId w15:val="{8AF6EC21-80AD-4F82-BE9D-3FF98E3B5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da-DK" w:eastAsia="da-D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2410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9F2410"/>
    <w:pPr>
      <w:keepNext/>
      <w:spacing w:before="280" w:after="0" w:line="240" w:lineRule="auto"/>
      <w:outlineLvl w:val="0"/>
    </w:pPr>
    <w:rPr>
      <w:rFonts w:ascii="Times New Roman" w:eastAsia="Times New Roman" w:hAnsi="Times New Roman" w:cs="Arial"/>
      <w:b/>
      <w:bCs/>
      <w:kern w:val="32"/>
      <w:sz w:val="28"/>
      <w:szCs w:val="3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F24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9F2410"/>
    <w:pPr>
      <w:tabs>
        <w:tab w:val="center" w:pos="4819"/>
        <w:tab w:val="right" w:pos="9638"/>
      </w:tabs>
    </w:pPr>
  </w:style>
  <w:style w:type="character" w:customStyle="1" w:styleId="HeaderChar">
    <w:name w:val="Header Char"/>
    <w:link w:val="Header"/>
    <w:uiPriority w:val="99"/>
    <w:semiHidden/>
    <w:rsid w:val="009F2410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F2410"/>
    <w:pPr>
      <w:tabs>
        <w:tab w:val="center" w:pos="4819"/>
        <w:tab w:val="right" w:pos="9638"/>
      </w:tabs>
    </w:pPr>
  </w:style>
  <w:style w:type="character" w:customStyle="1" w:styleId="FooterChar">
    <w:name w:val="Footer Char"/>
    <w:link w:val="Footer"/>
    <w:uiPriority w:val="99"/>
    <w:rsid w:val="009F2410"/>
    <w:rPr>
      <w:rFonts w:ascii="Calibri" w:eastAsia="Calibri" w:hAnsi="Calibri" w:cs="Times New Roman"/>
    </w:rPr>
  </w:style>
  <w:style w:type="character" w:customStyle="1" w:styleId="Heading1Char">
    <w:name w:val="Heading 1 Char"/>
    <w:link w:val="Heading1"/>
    <w:rsid w:val="009F2410"/>
    <w:rPr>
      <w:rFonts w:ascii="Times New Roman" w:eastAsia="Times New Roman" w:hAnsi="Times New Roman" w:cs="Arial"/>
      <w:b/>
      <w:bCs/>
      <w:kern w:val="32"/>
      <w:sz w:val="28"/>
      <w:szCs w:val="32"/>
      <w:lang w:val="en-US"/>
    </w:rPr>
  </w:style>
  <w:style w:type="paragraph" w:customStyle="1" w:styleId="Default">
    <w:name w:val="Default"/>
    <w:rsid w:val="00C25EB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4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A40BC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9414E2-7FA9-4C2F-8E59-639EC20B8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3CBA802.dotm</Template>
  <TotalTime>0</TotalTime>
  <Pages>4</Pages>
  <Words>3640</Words>
  <Characters>22210</Characters>
  <Application>Microsoft Office Word</Application>
  <DocSecurity>0</DocSecurity>
  <Lines>185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Bankdata</Company>
  <LinksUpToDate>false</LinksUpToDate>
  <CharactersWithSpaces>25799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bdumrs</dc:creator>
  <cp:keywords/>
  <dc:description/>
  <cp:lastModifiedBy>Kim Brun Jørgensen</cp:lastModifiedBy>
  <cp:revision>2</cp:revision>
  <dcterms:created xsi:type="dcterms:W3CDTF">2021-01-27T13:55:00Z</dcterms:created>
  <dcterms:modified xsi:type="dcterms:W3CDTF">2021-01-27T13:55:00Z</dcterms:modified>
</cp:coreProperties>
</file>